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DE4" w:rsidRPr="005A3A30" w:rsidRDefault="00456F64" w:rsidP="00456F64">
      <w:pPr>
        <w:pStyle w:val="ad"/>
        <w:spacing w:before="2496" w:after="2496"/>
        <w:rPr>
          <w:rFonts w:ascii="Verdana" w:hAnsi="Verdana" w:cs="Times New Roman"/>
          <w:lang w:val="pt-PT"/>
        </w:rPr>
      </w:pPr>
      <w:r>
        <w:rPr>
          <w:rFonts w:ascii="Verdana" w:hAnsi="Verdana" w:cs="Times New Roman" w:hint="eastAsia"/>
          <w:lang w:val="pt-PT"/>
        </w:rPr>
        <w:t>M</w:t>
      </w:r>
      <w:r w:rsidR="000D58C2">
        <w:rPr>
          <w:rFonts w:ascii="Verdana" w:hAnsi="Verdana" w:cs="Times New Roman" w:hint="eastAsia"/>
          <w:lang w:val="pt-PT"/>
        </w:rPr>
        <w:t>A</w:t>
      </w:r>
      <w:r w:rsidR="009F0627">
        <w:rPr>
          <w:rFonts w:ascii="Verdana" w:hAnsi="Verdana" w:cs="Times New Roman" w:hint="eastAsia"/>
          <w:lang w:val="pt-PT"/>
        </w:rPr>
        <w:t>o</w:t>
      </w:r>
      <w:r w:rsidR="001F5062">
        <w:rPr>
          <w:rFonts w:ascii="Verdana" w:hAnsi="Verdana" w:cs="Times New Roman" w:hint="eastAsia"/>
          <w:lang w:val="pt-PT"/>
        </w:rPr>
        <w:t>C</w:t>
      </w:r>
      <w:r w:rsidR="001F5062">
        <w:rPr>
          <w:rFonts w:ascii="Verdana" w:hAnsi="Verdana" w:cs="Times New Roman" w:hint="eastAsia"/>
        </w:rPr>
        <w:t>清零</w:t>
      </w:r>
      <w:r w:rsidR="009F50C0">
        <w:rPr>
          <w:rFonts w:ascii="Verdana" w:hAnsi="Verdana" w:cs="Times New Roman" w:hint="eastAsia"/>
          <w:lang w:val="pt-PT"/>
        </w:rPr>
        <w:t>工具</w:t>
      </w:r>
    </w:p>
    <w:p w:rsidR="003A6BCA" w:rsidRPr="005A3A30" w:rsidRDefault="00734B2C" w:rsidP="00456F64">
      <w:pPr>
        <w:pStyle w:val="ad"/>
        <w:spacing w:before="2496" w:after="2496"/>
        <w:rPr>
          <w:rFonts w:ascii="Verdana" w:hAnsi="Verdana" w:cs="Times New Roman"/>
        </w:rPr>
      </w:pPr>
      <w:r>
        <w:rPr>
          <w:rFonts w:ascii="Verdana" w:hAnsi="Verdana" w:cs="Times New Roman" w:hint="eastAsia"/>
          <w:caps/>
          <w:lang w:val="pt-PT"/>
        </w:rPr>
        <w:t>版本发布说明</w:t>
      </w:r>
    </w:p>
    <w:p w:rsidR="006556CA" w:rsidRDefault="00ED5458" w:rsidP="00456F64">
      <w:pPr>
        <w:pStyle w:val="ac"/>
        <w:spacing w:before="468" w:after="468"/>
        <w:rPr>
          <w:rFonts w:ascii="Verdana" w:hAnsi="Verdana"/>
        </w:rPr>
      </w:pPr>
      <w:r>
        <w:rPr>
          <w:rFonts w:ascii="Verdana" w:hAnsi="Verdana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1300480</wp:posOffset>
            </wp:positionH>
            <wp:positionV relativeFrom="paragraph">
              <wp:posOffset>1183005</wp:posOffset>
            </wp:positionV>
            <wp:extent cx="2733675" cy="504825"/>
            <wp:effectExtent l="19050" t="0" r="952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Toc179876705"/>
    </w:p>
    <w:p w:rsidR="006556CA" w:rsidRDefault="006556CA" w:rsidP="00456F64">
      <w:pPr>
        <w:pStyle w:val="ac"/>
        <w:spacing w:before="468" w:after="468"/>
        <w:rPr>
          <w:rFonts w:ascii="Verdana" w:hAnsi="Verdana"/>
        </w:rPr>
      </w:pPr>
    </w:p>
    <w:p w:rsidR="006556CA" w:rsidRDefault="006556CA" w:rsidP="00456F64">
      <w:pPr>
        <w:pStyle w:val="ac"/>
        <w:spacing w:before="468" w:after="468"/>
        <w:rPr>
          <w:rFonts w:ascii="Verdana" w:hAnsi="Verdana"/>
        </w:rPr>
      </w:pPr>
    </w:p>
    <w:p w:rsidR="006556CA" w:rsidRDefault="006556CA" w:rsidP="00456F64">
      <w:pPr>
        <w:pStyle w:val="ac"/>
        <w:spacing w:before="468" w:after="468"/>
        <w:rPr>
          <w:rFonts w:ascii="Verdana" w:hAnsi="Verdana"/>
        </w:rPr>
      </w:pPr>
    </w:p>
    <w:p w:rsidR="00694692" w:rsidRPr="005A3A30" w:rsidRDefault="00B1720B" w:rsidP="00456F64">
      <w:pPr>
        <w:pStyle w:val="ac"/>
        <w:spacing w:before="468" w:after="468"/>
        <w:rPr>
          <w:rFonts w:ascii="Verdana" w:hAnsi="Verdana"/>
        </w:rPr>
      </w:pPr>
      <w:r>
        <w:rPr>
          <w:rFonts w:ascii="Verdana" w:hAnsi="Verdana" w:hint="eastAsia"/>
        </w:rPr>
        <w:lastRenderedPageBreak/>
        <w:t>目录</w:t>
      </w:r>
    </w:p>
    <w:p w:rsidR="00695DD8" w:rsidRDefault="00011026">
      <w:pPr>
        <w:pStyle w:val="11"/>
        <w:tabs>
          <w:tab w:val="right" w:leader="dot" w:pos="830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r w:rsidRPr="00011026">
        <w:rPr>
          <w:rFonts w:ascii="Verdana" w:hAnsi="Verdana"/>
          <w:b w:val="0"/>
          <w:sz w:val="21"/>
          <w:szCs w:val="21"/>
        </w:rPr>
        <w:fldChar w:fldCharType="begin"/>
      </w:r>
      <w:r w:rsidR="000729FF" w:rsidRPr="00C57438">
        <w:rPr>
          <w:rFonts w:ascii="Verdana" w:hAnsi="Verdana"/>
          <w:b w:val="0"/>
          <w:sz w:val="21"/>
          <w:szCs w:val="21"/>
        </w:rPr>
        <w:instrText xml:space="preserve"> </w:instrText>
      </w:r>
      <w:r w:rsidR="000729FF" w:rsidRPr="00C57438">
        <w:rPr>
          <w:rFonts w:ascii="Verdana" w:hAnsi="Verdana" w:hint="eastAsia"/>
          <w:b w:val="0"/>
          <w:sz w:val="21"/>
          <w:szCs w:val="21"/>
        </w:rPr>
        <w:instrText>TOC \o "1-3" \h \z \u</w:instrText>
      </w:r>
      <w:r w:rsidR="000729FF" w:rsidRPr="00C57438">
        <w:rPr>
          <w:rFonts w:ascii="Verdana" w:hAnsi="Verdana"/>
          <w:b w:val="0"/>
          <w:sz w:val="21"/>
          <w:szCs w:val="21"/>
        </w:rPr>
        <w:instrText xml:space="preserve"> </w:instrText>
      </w:r>
      <w:r w:rsidRPr="00011026">
        <w:rPr>
          <w:rFonts w:ascii="Verdana" w:hAnsi="Verdana"/>
          <w:b w:val="0"/>
          <w:sz w:val="21"/>
          <w:szCs w:val="21"/>
        </w:rPr>
        <w:fldChar w:fldCharType="separate"/>
      </w:r>
      <w:hyperlink w:anchor="_Toc353869732" w:history="1">
        <w:r w:rsidR="00695DD8" w:rsidRPr="004A0BB0">
          <w:rPr>
            <w:rStyle w:val="aff"/>
            <w:rFonts w:ascii="Verdana" w:hAnsi="Verdana" w:hint="eastAsia"/>
            <w:noProof/>
            <w:kern w:val="0"/>
          </w:rPr>
          <w:t>文档介绍</w:t>
        </w:r>
        <w:r w:rsidR="00695DD8">
          <w:rPr>
            <w:noProof/>
            <w:webHidden/>
          </w:rPr>
          <w:tab/>
        </w:r>
        <w:r w:rsidR="00695DD8">
          <w:rPr>
            <w:noProof/>
            <w:webHidden/>
          </w:rPr>
          <w:fldChar w:fldCharType="begin"/>
        </w:r>
        <w:r w:rsidR="00695DD8">
          <w:rPr>
            <w:noProof/>
            <w:webHidden/>
          </w:rPr>
          <w:instrText xml:space="preserve"> PAGEREF _Toc353869732 \h </w:instrText>
        </w:r>
        <w:r w:rsidR="00695DD8">
          <w:rPr>
            <w:noProof/>
            <w:webHidden/>
          </w:rPr>
        </w:r>
        <w:r w:rsidR="00695DD8">
          <w:rPr>
            <w:noProof/>
            <w:webHidden/>
          </w:rPr>
          <w:fldChar w:fldCharType="separate"/>
        </w:r>
        <w:r w:rsidR="00695DD8">
          <w:rPr>
            <w:noProof/>
            <w:webHidden/>
          </w:rPr>
          <w:t>3</w:t>
        </w:r>
        <w:r w:rsidR="00695DD8">
          <w:rPr>
            <w:noProof/>
            <w:webHidden/>
          </w:rPr>
          <w:fldChar w:fldCharType="end"/>
        </w:r>
      </w:hyperlink>
    </w:p>
    <w:p w:rsidR="00695DD8" w:rsidRDefault="00695DD8">
      <w:pPr>
        <w:pStyle w:val="11"/>
        <w:tabs>
          <w:tab w:val="left" w:pos="1050"/>
          <w:tab w:val="right" w:leader="dot" w:pos="830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353869733" w:history="1">
        <w:r w:rsidRPr="004A0BB0">
          <w:rPr>
            <w:rStyle w:val="aff"/>
            <w:rFonts w:ascii="Verdana" w:hAnsi="Verdana" w:hint="eastAsia"/>
            <w:noProof/>
          </w:rPr>
          <w:t>第一章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1"/>
            <w:szCs w:val="22"/>
          </w:rPr>
          <w:tab/>
        </w:r>
        <w:r w:rsidRPr="004A0BB0">
          <w:rPr>
            <w:rStyle w:val="aff"/>
            <w:rFonts w:ascii="Verdana" w:hAnsi="Verdana"/>
            <w:noProof/>
          </w:rPr>
          <w:t>MAoC</w:t>
        </w:r>
        <w:r w:rsidRPr="004A0BB0">
          <w:rPr>
            <w:rStyle w:val="aff"/>
            <w:rFonts w:ascii="Verdana" w:hAnsi="Verdana" w:hint="eastAsia"/>
            <w:noProof/>
          </w:rPr>
          <w:t>版本描述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_Toc353869733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95DD8" w:rsidRDefault="00695DD8">
      <w:pPr>
        <w:pStyle w:val="20"/>
        <w:tabs>
          <w:tab w:val="left" w:pos="630"/>
          <w:tab w:val="right" w:leader="dot" w:pos="8302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353869734" w:history="1">
        <w:r w:rsidRPr="004A0BB0">
          <w:rPr>
            <w:rStyle w:val="aff"/>
            <w:rFonts w:asciiTheme="minorEastAsia" w:hAnsiTheme="minorEastAsia"/>
            <w:noProof/>
          </w:rPr>
          <w:t>1.</w:t>
        </w:r>
        <w:r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Pr="004A0BB0">
          <w:rPr>
            <w:rStyle w:val="aff"/>
            <w:rFonts w:hint="eastAsia"/>
            <w:noProof/>
          </w:rPr>
          <w:t>产品信息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_Toc353869734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95DD8" w:rsidRDefault="00695DD8">
      <w:pPr>
        <w:pStyle w:val="20"/>
        <w:tabs>
          <w:tab w:val="left" w:pos="630"/>
          <w:tab w:val="right" w:leader="dot" w:pos="8302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353869735" w:history="1">
        <w:r w:rsidRPr="004A0BB0">
          <w:rPr>
            <w:rStyle w:val="aff"/>
            <w:rFonts w:asciiTheme="minorEastAsia" w:hAnsiTheme="minorEastAsia"/>
            <w:noProof/>
          </w:rPr>
          <w:t>2.</w:t>
        </w:r>
        <w:r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Pr="004A0BB0">
          <w:rPr>
            <w:rStyle w:val="aff"/>
            <w:rFonts w:ascii="Arial" w:hAnsi="Arial"/>
            <w:noProof/>
          </w:rPr>
          <w:t>MAoC</w:t>
        </w:r>
        <w:r w:rsidRPr="004A0BB0">
          <w:rPr>
            <w:rStyle w:val="aff"/>
            <w:rFonts w:ascii="Arial" w:hAnsi="Arial" w:hint="eastAsia"/>
            <w:noProof/>
          </w:rPr>
          <w:t>工具目前所支持的</w:t>
        </w:r>
        <w:r w:rsidRPr="004A0BB0">
          <w:rPr>
            <w:rStyle w:val="aff"/>
            <w:rFonts w:ascii="Arial" w:hAnsi="Arial"/>
            <w:noProof/>
          </w:rPr>
          <w:t>ONU</w:t>
        </w:r>
        <w:r w:rsidRPr="004A0BB0">
          <w:rPr>
            <w:rStyle w:val="aff"/>
            <w:rFonts w:ascii="Arial" w:hAnsi="Arial" w:hint="eastAsia"/>
            <w:noProof/>
          </w:rPr>
          <w:t>设备类型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_Toc353869735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95DD8" w:rsidRDefault="00695DD8">
      <w:pPr>
        <w:pStyle w:val="11"/>
        <w:tabs>
          <w:tab w:val="left" w:pos="840"/>
          <w:tab w:val="right" w:leader="dot" w:pos="830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353869736" w:history="1">
        <w:r w:rsidRPr="004A0BB0">
          <w:rPr>
            <w:rStyle w:val="aff"/>
            <w:rFonts w:ascii="Verdana" w:hAnsi="Verdana" w:hint="eastAsia"/>
            <w:noProof/>
          </w:rPr>
          <w:t>第二章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1"/>
            <w:szCs w:val="22"/>
          </w:rPr>
          <w:tab/>
        </w:r>
        <w:r w:rsidRPr="004A0BB0">
          <w:rPr>
            <w:rStyle w:val="aff"/>
            <w:rFonts w:ascii="Verdana" w:hAnsi="Verdana" w:hint="eastAsia"/>
            <w:noProof/>
          </w:rPr>
          <w:t>功能介绍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_Toc353869736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95DD8" w:rsidRDefault="00695DD8">
      <w:pPr>
        <w:pStyle w:val="20"/>
        <w:tabs>
          <w:tab w:val="left" w:pos="630"/>
          <w:tab w:val="right" w:leader="dot" w:pos="8302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353869737" w:history="1">
        <w:r w:rsidRPr="004A0BB0">
          <w:rPr>
            <w:rStyle w:val="aff"/>
            <w:rFonts w:asciiTheme="minorEastAsia" w:hAnsiTheme="minorEastAsia"/>
            <w:noProof/>
          </w:rPr>
          <w:t>1.</w:t>
        </w:r>
        <w:r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Pr="004A0BB0">
          <w:rPr>
            <w:rStyle w:val="aff"/>
            <w:rFonts w:hint="eastAsia"/>
            <w:noProof/>
          </w:rPr>
          <w:t>清零工具的使用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_Toc353869737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95DD8" w:rsidRDefault="00695DD8">
      <w:pPr>
        <w:pStyle w:val="20"/>
        <w:tabs>
          <w:tab w:val="left" w:pos="630"/>
          <w:tab w:val="right" w:leader="dot" w:pos="8302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353869738" w:history="1">
        <w:r w:rsidRPr="004A0BB0">
          <w:rPr>
            <w:rStyle w:val="aff"/>
            <w:rFonts w:asciiTheme="minorEastAsia" w:hAnsiTheme="minorEastAsia"/>
            <w:noProof/>
          </w:rPr>
          <w:t>2.</w:t>
        </w:r>
        <w:r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Pr="004A0BB0">
          <w:rPr>
            <w:rStyle w:val="aff"/>
            <w:rFonts w:hint="eastAsia"/>
            <w:noProof/>
          </w:rPr>
          <w:t>对</w:t>
        </w:r>
        <w:r w:rsidRPr="004A0BB0">
          <w:rPr>
            <w:rStyle w:val="aff"/>
            <w:noProof/>
          </w:rPr>
          <w:t>E8C V2.0</w:t>
        </w:r>
        <w:r w:rsidRPr="004A0BB0">
          <w:rPr>
            <w:rStyle w:val="aff"/>
            <w:rFonts w:hint="eastAsia"/>
            <w:noProof/>
          </w:rPr>
          <w:t>的清零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_Toc353869738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95DD8" w:rsidRDefault="00695DD8">
      <w:pPr>
        <w:pStyle w:val="20"/>
        <w:tabs>
          <w:tab w:val="left" w:pos="630"/>
          <w:tab w:val="right" w:leader="dot" w:pos="8302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353869739" w:history="1">
        <w:r w:rsidRPr="004A0BB0">
          <w:rPr>
            <w:rStyle w:val="aff"/>
            <w:rFonts w:asciiTheme="minorEastAsia" w:hAnsiTheme="minorEastAsia"/>
            <w:noProof/>
          </w:rPr>
          <w:t>3.</w:t>
        </w:r>
        <w:r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Pr="004A0BB0">
          <w:rPr>
            <w:rStyle w:val="aff"/>
            <w:rFonts w:hint="eastAsia"/>
            <w:noProof/>
          </w:rPr>
          <w:t>对</w:t>
        </w:r>
        <w:r w:rsidRPr="004A0BB0">
          <w:rPr>
            <w:rStyle w:val="aff"/>
            <w:noProof/>
          </w:rPr>
          <w:t>E8C V3.0</w:t>
        </w:r>
        <w:r w:rsidRPr="004A0BB0">
          <w:rPr>
            <w:rStyle w:val="aff"/>
            <w:rFonts w:hint="eastAsia"/>
            <w:noProof/>
          </w:rPr>
          <w:t>设备的清零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_Toc353869739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95DD8" w:rsidRDefault="00695DD8">
      <w:pPr>
        <w:pStyle w:val="11"/>
        <w:tabs>
          <w:tab w:val="left" w:pos="840"/>
          <w:tab w:val="right" w:leader="dot" w:pos="830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353869740" w:history="1">
        <w:r w:rsidRPr="004A0BB0">
          <w:rPr>
            <w:rStyle w:val="aff"/>
            <w:rFonts w:ascii="Verdana" w:hAnsi="Verdana" w:hint="eastAsia"/>
            <w:noProof/>
          </w:rPr>
          <w:t>第三章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1"/>
            <w:szCs w:val="22"/>
          </w:rPr>
          <w:tab/>
        </w:r>
        <w:r w:rsidRPr="004A0BB0">
          <w:rPr>
            <w:rStyle w:val="aff"/>
            <w:rFonts w:ascii="Verdana" w:hAnsi="Verdana" w:hint="eastAsia"/>
            <w:noProof/>
          </w:rPr>
          <w:t>新增功能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_Toc353869740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95DD8" w:rsidRDefault="00695DD8">
      <w:pPr>
        <w:pStyle w:val="20"/>
        <w:tabs>
          <w:tab w:val="left" w:pos="630"/>
          <w:tab w:val="right" w:leader="dot" w:pos="8302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353869741" w:history="1">
        <w:r w:rsidRPr="004A0BB0">
          <w:rPr>
            <w:rStyle w:val="aff"/>
            <w:rFonts w:asciiTheme="minorEastAsia" w:hAnsiTheme="minorEastAsia"/>
            <w:noProof/>
          </w:rPr>
          <w:t>1.</w:t>
        </w:r>
        <w:r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Pr="004A0BB0">
          <w:rPr>
            <w:rStyle w:val="aff"/>
            <w:rFonts w:ascii="Arial" w:hAnsi="Arial"/>
            <w:noProof/>
          </w:rPr>
          <w:t>V1.0.1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_Toc353869741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95DD8" w:rsidRDefault="00695DD8">
      <w:pPr>
        <w:pStyle w:val="11"/>
        <w:tabs>
          <w:tab w:val="left" w:pos="840"/>
          <w:tab w:val="right" w:leader="dot" w:pos="830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1"/>
          <w:szCs w:val="22"/>
        </w:rPr>
      </w:pPr>
      <w:hyperlink w:anchor="_Toc353869742" w:history="1">
        <w:r w:rsidRPr="004A0BB0">
          <w:rPr>
            <w:rStyle w:val="aff"/>
            <w:rFonts w:hint="eastAsia"/>
            <w:noProof/>
          </w:rPr>
          <w:t>第四章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1"/>
            <w:szCs w:val="22"/>
          </w:rPr>
          <w:tab/>
        </w:r>
        <w:r w:rsidRPr="004A0BB0">
          <w:rPr>
            <w:rStyle w:val="aff"/>
            <w:rFonts w:hint="eastAsia"/>
            <w:noProof/>
          </w:rPr>
          <w:t>解决的问题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_Toc353869742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95DD8" w:rsidRDefault="00695DD8">
      <w:pPr>
        <w:pStyle w:val="20"/>
        <w:tabs>
          <w:tab w:val="left" w:pos="630"/>
          <w:tab w:val="right" w:leader="dot" w:pos="8302"/>
        </w:tabs>
        <w:rPr>
          <w:rFonts w:asciiTheme="minorHAnsi" w:eastAsiaTheme="minorEastAsia" w:hAnsiTheme="minorHAnsi" w:cstheme="minorBidi"/>
          <w:smallCaps w:val="0"/>
          <w:noProof/>
          <w:sz w:val="21"/>
          <w:szCs w:val="22"/>
        </w:rPr>
      </w:pPr>
      <w:hyperlink w:anchor="_Toc353869743" w:history="1">
        <w:r w:rsidRPr="004A0BB0">
          <w:rPr>
            <w:rStyle w:val="aff"/>
            <w:rFonts w:asciiTheme="minorEastAsia" w:hAnsiTheme="minorEastAsia"/>
            <w:noProof/>
          </w:rPr>
          <w:t>1.</w:t>
        </w:r>
        <w:r>
          <w:rPr>
            <w:rFonts w:asciiTheme="minorHAnsi" w:eastAsiaTheme="minorEastAsia" w:hAnsiTheme="minorHAnsi" w:cstheme="minorBidi"/>
            <w:smallCaps w:val="0"/>
            <w:noProof/>
            <w:sz w:val="21"/>
            <w:szCs w:val="22"/>
          </w:rPr>
          <w:tab/>
        </w:r>
        <w:r w:rsidRPr="004A0BB0">
          <w:rPr>
            <w:rStyle w:val="aff"/>
            <w:rFonts w:ascii="Arial" w:hAnsi="Arial"/>
            <w:noProof/>
          </w:rPr>
          <w:t>V1.0.1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_Toc353869743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C3FD0" w:rsidRPr="000729FF" w:rsidRDefault="00011026" w:rsidP="00F238E6">
      <w:pPr>
        <w:pStyle w:val="ac"/>
        <w:spacing w:before="468" w:after="468"/>
        <w:jc w:val="both"/>
        <w:rPr>
          <w:rFonts w:ascii="Verdana" w:hAnsi="Verdana"/>
          <w:b w:val="0"/>
          <w:sz w:val="21"/>
          <w:szCs w:val="21"/>
        </w:rPr>
      </w:pPr>
      <w:r w:rsidRPr="00C57438">
        <w:rPr>
          <w:rFonts w:ascii="Verdana" w:hAnsi="Verdana"/>
          <w:b w:val="0"/>
          <w:sz w:val="21"/>
          <w:szCs w:val="21"/>
        </w:rPr>
        <w:fldChar w:fldCharType="end"/>
      </w:r>
    </w:p>
    <w:p w:rsidR="00CC3FD0" w:rsidRDefault="00CC3FD0" w:rsidP="00F238E6">
      <w:pPr>
        <w:pStyle w:val="a4"/>
        <w:rPr>
          <w:rFonts w:ascii="Verdana" w:hAnsi="Verdana"/>
          <w:b/>
          <w:kern w:val="0"/>
          <w:sz w:val="30"/>
          <w:szCs w:val="30"/>
        </w:rPr>
      </w:pPr>
    </w:p>
    <w:p w:rsidR="00CC3FD0" w:rsidRDefault="00CC3FD0" w:rsidP="00CC3FD0">
      <w:pPr>
        <w:pStyle w:val="a4"/>
      </w:pPr>
    </w:p>
    <w:p w:rsidR="00CC3FD0" w:rsidRDefault="00CC3FD0" w:rsidP="00CC3FD0">
      <w:pPr>
        <w:pStyle w:val="a4"/>
      </w:pPr>
    </w:p>
    <w:p w:rsidR="00FD2C3D" w:rsidRDefault="00FD2C3D" w:rsidP="00CC3FD0">
      <w:pPr>
        <w:pStyle w:val="a4"/>
      </w:pPr>
    </w:p>
    <w:p w:rsidR="00FD2C3D" w:rsidRDefault="00FD2C3D" w:rsidP="00CC3FD0">
      <w:pPr>
        <w:pStyle w:val="a4"/>
      </w:pPr>
    </w:p>
    <w:p w:rsidR="00FD2C3D" w:rsidRDefault="00FD2C3D" w:rsidP="00CC3FD0">
      <w:pPr>
        <w:pStyle w:val="a4"/>
      </w:pPr>
    </w:p>
    <w:p w:rsidR="00BF21EB" w:rsidRDefault="00BF21EB" w:rsidP="00CC3FD0">
      <w:pPr>
        <w:pStyle w:val="a4"/>
      </w:pPr>
    </w:p>
    <w:p w:rsidR="00BF21EB" w:rsidRDefault="00BF21EB" w:rsidP="00CC3FD0">
      <w:pPr>
        <w:pStyle w:val="a4"/>
      </w:pPr>
    </w:p>
    <w:p w:rsidR="00BF21EB" w:rsidRDefault="00BF21EB" w:rsidP="00CC3FD0">
      <w:pPr>
        <w:pStyle w:val="a4"/>
      </w:pPr>
    </w:p>
    <w:p w:rsidR="00BF21EB" w:rsidRDefault="00BF21EB" w:rsidP="00CC3FD0">
      <w:pPr>
        <w:pStyle w:val="a4"/>
      </w:pPr>
    </w:p>
    <w:p w:rsidR="00BF21EB" w:rsidRDefault="00BF21EB" w:rsidP="00CC3FD0">
      <w:pPr>
        <w:pStyle w:val="a4"/>
      </w:pPr>
    </w:p>
    <w:p w:rsidR="00BF21EB" w:rsidRDefault="00BF21EB" w:rsidP="00CC3FD0">
      <w:pPr>
        <w:pStyle w:val="a4"/>
      </w:pPr>
    </w:p>
    <w:p w:rsidR="00BF21EB" w:rsidRDefault="00BF21EB" w:rsidP="00CC3FD0">
      <w:pPr>
        <w:pStyle w:val="a4"/>
      </w:pPr>
    </w:p>
    <w:p w:rsidR="00BF21EB" w:rsidRDefault="00BF21EB" w:rsidP="00CC3FD0">
      <w:pPr>
        <w:pStyle w:val="a4"/>
      </w:pPr>
    </w:p>
    <w:p w:rsidR="00BF21EB" w:rsidRDefault="00BF21EB" w:rsidP="00CC3FD0">
      <w:pPr>
        <w:pStyle w:val="a4"/>
      </w:pPr>
    </w:p>
    <w:p w:rsidR="00A23679" w:rsidRDefault="00A23679" w:rsidP="002014D1">
      <w:pPr>
        <w:pStyle w:val="a4"/>
        <w:ind w:left="0"/>
      </w:pPr>
    </w:p>
    <w:p w:rsidR="00A23F26" w:rsidRDefault="00A23F26" w:rsidP="002014D1">
      <w:pPr>
        <w:pStyle w:val="a4"/>
        <w:ind w:left="0"/>
      </w:pPr>
    </w:p>
    <w:p w:rsidR="00A23F26" w:rsidRDefault="00A23F26" w:rsidP="002014D1">
      <w:pPr>
        <w:pStyle w:val="a4"/>
        <w:ind w:left="0"/>
      </w:pPr>
    </w:p>
    <w:p w:rsidR="00A23F26" w:rsidRDefault="00A23F26" w:rsidP="002014D1">
      <w:pPr>
        <w:pStyle w:val="a4"/>
        <w:ind w:left="0"/>
      </w:pPr>
    </w:p>
    <w:p w:rsidR="00A23F26" w:rsidRDefault="00A23F26" w:rsidP="002014D1">
      <w:pPr>
        <w:pStyle w:val="a4"/>
        <w:ind w:left="0"/>
      </w:pPr>
    </w:p>
    <w:p w:rsidR="00A23F26" w:rsidRDefault="00A23F26" w:rsidP="002014D1">
      <w:pPr>
        <w:pStyle w:val="a4"/>
        <w:ind w:left="0"/>
      </w:pPr>
    </w:p>
    <w:p w:rsidR="00A23F26" w:rsidRPr="00CC3FD0" w:rsidRDefault="00A23F26" w:rsidP="002014D1">
      <w:pPr>
        <w:pStyle w:val="a4"/>
        <w:ind w:left="0"/>
      </w:pPr>
    </w:p>
    <w:p w:rsidR="00D15446" w:rsidRPr="005A3A30" w:rsidRDefault="003C5228" w:rsidP="00456F64">
      <w:pPr>
        <w:pStyle w:val="1"/>
        <w:numPr>
          <w:ilvl w:val="0"/>
          <w:numId w:val="0"/>
        </w:numPr>
        <w:spacing w:before="312" w:after="156"/>
        <w:rPr>
          <w:rFonts w:ascii="Verdana" w:hAnsi="Verdana"/>
          <w:b w:val="0"/>
          <w:kern w:val="0"/>
          <w:sz w:val="30"/>
          <w:szCs w:val="30"/>
        </w:rPr>
      </w:pPr>
      <w:bookmarkStart w:id="1" w:name="_Toc308688763"/>
      <w:bookmarkStart w:id="2" w:name="_Toc353869732"/>
      <w:r>
        <w:rPr>
          <w:rFonts w:ascii="Verdana" w:hAnsi="Verdana" w:hint="eastAsia"/>
          <w:b w:val="0"/>
          <w:kern w:val="0"/>
          <w:sz w:val="30"/>
          <w:szCs w:val="30"/>
        </w:rPr>
        <w:t>文档介绍</w:t>
      </w:r>
      <w:bookmarkEnd w:id="1"/>
      <w:bookmarkEnd w:id="2"/>
    </w:p>
    <w:p w:rsidR="003C5228" w:rsidRPr="003C5228" w:rsidRDefault="003C5228" w:rsidP="00D15446">
      <w:pPr>
        <w:ind w:firstLine="420"/>
        <w:rPr>
          <w:rFonts w:ascii="Verdana" w:hAnsi="Verdana"/>
          <w:b/>
          <w:kern w:val="0"/>
          <w:szCs w:val="21"/>
        </w:rPr>
      </w:pPr>
      <w:r>
        <w:rPr>
          <w:rFonts w:ascii="Verdana" w:hAnsi="Verdana" w:hint="eastAsia"/>
          <w:kern w:val="0"/>
          <w:szCs w:val="21"/>
        </w:rPr>
        <w:t>该文档描述</w:t>
      </w:r>
      <w:proofErr w:type="spellStart"/>
      <w:r w:rsidR="00217B91">
        <w:rPr>
          <w:rFonts w:ascii="Verdana" w:hAnsi="Verdana" w:hint="eastAsia"/>
          <w:kern w:val="0"/>
          <w:szCs w:val="21"/>
        </w:rPr>
        <w:t>MAo</w:t>
      </w:r>
      <w:r w:rsidR="001255DE">
        <w:rPr>
          <w:rFonts w:ascii="Verdana" w:hAnsi="Verdana" w:hint="eastAsia"/>
          <w:kern w:val="0"/>
          <w:szCs w:val="21"/>
        </w:rPr>
        <w:t>C</w:t>
      </w:r>
      <w:proofErr w:type="spellEnd"/>
      <w:r w:rsidR="003C1514">
        <w:rPr>
          <w:rFonts w:ascii="Verdana" w:hAnsi="Verdana" w:hint="eastAsia"/>
          <w:kern w:val="0"/>
          <w:szCs w:val="21"/>
        </w:rPr>
        <w:t xml:space="preserve"> </w:t>
      </w:r>
      <w:r>
        <w:rPr>
          <w:rFonts w:ascii="Verdana" w:hAnsi="Verdana" w:hint="eastAsia"/>
          <w:kern w:val="0"/>
          <w:szCs w:val="21"/>
        </w:rPr>
        <w:t>版本变更，主要包括如下几部分内容：文档目标，文档范围，版本历史和目标读者说明。</w:t>
      </w:r>
    </w:p>
    <w:p w:rsidR="00D15446" w:rsidRPr="005A3A30" w:rsidRDefault="005A76D0" w:rsidP="00D15446">
      <w:pPr>
        <w:autoSpaceDE w:val="0"/>
        <w:autoSpaceDN w:val="0"/>
        <w:adjustRightInd w:val="0"/>
        <w:ind w:firstLineChars="200" w:firstLine="420"/>
        <w:jc w:val="left"/>
        <w:rPr>
          <w:rFonts w:ascii="Verdana" w:hAnsi="Verdana"/>
          <w:kern w:val="0"/>
          <w:szCs w:val="21"/>
        </w:rPr>
      </w:pPr>
      <w:r>
        <w:rPr>
          <w:rFonts w:ascii="Verdana" w:hAnsi="Verdana"/>
          <w:kern w:val="0"/>
          <w:szCs w:val="21"/>
        </w:rPr>
        <w:t>Copyright © ZTE Corporation 201</w:t>
      </w:r>
      <w:r w:rsidR="001255DE">
        <w:rPr>
          <w:rFonts w:ascii="Verdana" w:hAnsi="Verdana" w:hint="eastAsia"/>
          <w:kern w:val="0"/>
          <w:szCs w:val="21"/>
        </w:rPr>
        <w:t>3</w:t>
      </w:r>
      <w:r w:rsidR="00D15446" w:rsidRPr="005A3A30">
        <w:rPr>
          <w:rFonts w:ascii="Verdana" w:hAnsi="Verdana"/>
          <w:kern w:val="0"/>
          <w:szCs w:val="21"/>
        </w:rPr>
        <w:t>. All rights reserved.</w:t>
      </w:r>
    </w:p>
    <w:p w:rsidR="00D15446" w:rsidRPr="005A3A30" w:rsidRDefault="003C5228" w:rsidP="00C71AD0">
      <w:pPr>
        <w:pStyle w:val="a5"/>
        <w:numPr>
          <w:ilvl w:val="0"/>
          <w:numId w:val="6"/>
        </w:numPr>
        <w:ind w:firstLineChars="0"/>
        <w:rPr>
          <w:rFonts w:ascii="Verdana" w:hAnsi="Verdana"/>
          <w:kern w:val="0"/>
          <w:szCs w:val="21"/>
          <w:u w:val="single"/>
        </w:rPr>
      </w:pPr>
      <w:r>
        <w:rPr>
          <w:rFonts w:ascii="Verdana" w:hAnsi="Verdana" w:hint="eastAsia"/>
          <w:kern w:val="0"/>
          <w:szCs w:val="21"/>
          <w:u w:val="single"/>
        </w:rPr>
        <w:t>文档目标</w:t>
      </w:r>
    </w:p>
    <w:p w:rsidR="00D15446" w:rsidRPr="005A3A30" w:rsidRDefault="003C5228" w:rsidP="00D15446">
      <w:pPr>
        <w:pStyle w:val="a5"/>
        <w:ind w:left="1125" w:firstLineChars="0" w:firstLine="0"/>
        <w:rPr>
          <w:rFonts w:ascii="Verdana" w:hAnsi="Verdana"/>
          <w:kern w:val="0"/>
          <w:szCs w:val="21"/>
        </w:rPr>
      </w:pPr>
      <w:r>
        <w:rPr>
          <w:rFonts w:ascii="Verdana" w:hAnsi="Verdana" w:hint="eastAsia"/>
          <w:kern w:val="0"/>
          <w:szCs w:val="21"/>
        </w:rPr>
        <w:t>该文档主要介绍软件版本、软件兼容性、软件变更、重要故障说明和软件加载回退指导。</w:t>
      </w:r>
    </w:p>
    <w:p w:rsidR="00D15446" w:rsidRPr="005A3A30" w:rsidRDefault="003C5228" w:rsidP="00C71AD0">
      <w:pPr>
        <w:pStyle w:val="a5"/>
        <w:numPr>
          <w:ilvl w:val="0"/>
          <w:numId w:val="6"/>
        </w:numPr>
        <w:ind w:firstLineChars="0"/>
        <w:rPr>
          <w:rFonts w:ascii="Verdana" w:hAnsi="Verdana"/>
          <w:kern w:val="0"/>
          <w:szCs w:val="21"/>
          <w:u w:val="single"/>
        </w:rPr>
      </w:pPr>
      <w:r>
        <w:rPr>
          <w:rFonts w:ascii="Verdana" w:hAnsi="Verdana" w:hint="eastAsia"/>
          <w:kern w:val="0"/>
          <w:szCs w:val="21"/>
          <w:u w:val="single"/>
        </w:rPr>
        <w:t>文档范围</w:t>
      </w:r>
    </w:p>
    <w:p w:rsidR="00C8069B" w:rsidRDefault="003C5228" w:rsidP="00D15446">
      <w:pPr>
        <w:pStyle w:val="a5"/>
        <w:ind w:firstLineChars="550" w:firstLine="1155"/>
        <w:rPr>
          <w:rFonts w:ascii="Verdana" w:hAnsi="Verdana"/>
          <w:kern w:val="0"/>
          <w:szCs w:val="21"/>
        </w:rPr>
      </w:pPr>
      <w:r>
        <w:rPr>
          <w:rFonts w:ascii="Verdana" w:hAnsi="Verdana" w:hint="eastAsia"/>
          <w:kern w:val="0"/>
          <w:szCs w:val="21"/>
        </w:rPr>
        <w:t>文档共包括</w:t>
      </w:r>
      <w:r>
        <w:rPr>
          <w:rFonts w:ascii="Verdana" w:hAnsi="Verdana" w:hint="eastAsia"/>
          <w:kern w:val="0"/>
          <w:szCs w:val="21"/>
        </w:rPr>
        <w:t>3</w:t>
      </w:r>
      <w:r>
        <w:rPr>
          <w:rFonts w:ascii="Verdana" w:hAnsi="Verdana" w:hint="eastAsia"/>
          <w:kern w:val="0"/>
          <w:szCs w:val="21"/>
        </w:rPr>
        <w:t>个部分。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5760"/>
      </w:tblGrid>
      <w:tr w:rsidR="00C8069B" w:rsidRPr="005A3A30" w:rsidTr="00C8069B">
        <w:tc>
          <w:tcPr>
            <w:tcW w:w="2808" w:type="dxa"/>
            <w:vAlign w:val="center"/>
          </w:tcPr>
          <w:p w:rsidR="00C8069B" w:rsidRPr="005A3A30" w:rsidRDefault="003C5228" w:rsidP="00C8069B">
            <w:pPr>
              <w:pStyle w:val="ae"/>
              <w:jc w:val="both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章节</w:t>
            </w:r>
          </w:p>
        </w:tc>
        <w:tc>
          <w:tcPr>
            <w:tcW w:w="5760" w:type="dxa"/>
            <w:vAlign w:val="center"/>
          </w:tcPr>
          <w:p w:rsidR="00C8069B" w:rsidRPr="005A3A30" w:rsidRDefault="003C5228" w:rsidP="00C8069B">
            <w:pPr>
              <w:pStyle w:val="ae"/>
              <w:jc w:val="both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内容</w:t>
            </w:r>
          </w:p>
        </w:tc>
      </w:tr>
      <w:tr w:rsidR="00C8069B" w:rsidRPr="005A3A30" w:rsidTr="00C8069B">
        <w:tc>
          <w:tcPr>
            <w:tcW w:w="2808" w:type="dxa"/>
            <w:vAlign w:val="center"/>
          </w:tcPr>
          <w:p w:rsidR="00C8069B" w:rsidRPr="00C8069B" w:rsidRDefault="003C5228" w:rsidP="001255DE">
            <w:pPr>
              <w:pStyle w:val="af"/>
              <w:jc w:val="both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第一章，</w:t>
            </w:r>
            <w:proofErr w:type="spellStart"/>
            <w:r w:rsidR="00B96D91">
              <w:rPr>
                <w:rFonts w:ascii="Verdana" w:hAnsi="Verdana" w:hint="eastAsia"/>
              </w:rPr>
              <w:t>MAo</w:t>
            </w:r>
            <w:r w:rsidR="001255DE">
              <w:rPr>
                <w:rFonts w:ascii="Verdana" w:hAnsi="Verdana" w:hint="eastAsia"/>
              </w:rPr>
              <w:t>C</w:t>
            </w:r>
            <w:proofErr w:type="spellEnd"/>
            <w:r>
              <w:rPr>
                <w:rFonts w:ascii="Verdana" w:hAnsi="Verdana" w:hint="eastAsia"/>
              </w:rPr>
              <w:t>版本描述</w:t>
            </w:r>
          </w:p>
        </w:tc>
        <w:tc>
          <w:tcPr>
            <w:tcW w:w="5760" w:type="dxa"/>
            <w:vAlign w:val="center"/>
          </w:tcPr>
          <w:p w:rsidR="00C8069B" w:rsidRPr="00C8069B" w:rsidRDefault="001255DE" w:rsidP="00AE74E8">
            <w:pPr>
              <w:pStyle w:val="af"/>
              <w:jc w:val="both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 w:hint="eastAsia"/>
              </w:rPr>
              <w:t>MAoC</w:t>
            </w:r>
            <w:proofErr w:type="spellEnd"/>
            <w:r w:rsidR="003C5228">
              <w:rPr>
                <w:rFonts w:ascii="Verdana" w:hAnsi="Verdana" w:hint="eastAsia"/>
              </w:rPr>
              <w:t>版本总体说明</w:t>
            </w:r>
          </w:p>
        </w:tc>
      </w:tr>
      <w:tr w:rsidR="009657C2" w:rsidRPr="005A3A30" w:rsidTr="00C8069B">
        <w:tc>
          <w:tcPr>
            <w:tcW w:w="2808" w:type="dxa"/>
            <w:vAlign w:val="center"/>
          </w:tcPr>
          <w:p w:rsidR="009657C2" w:rsidRDefault="009657C2" w:rsidP="00AE74E8">
            <w:pPr>
              <w:pStyle w:val="af"/>
              <w:jc w:val="both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第二章，功能介绍</w:t>
            </w:r>
          </w:p>
        </w:tc>
        <w:tc>
          <w:tcPr>
            <w:tcW w:w="5760" w:type="dxa"/>
            <w:vAlign w:val="center"/>
          </w:tcPr>
          <w:p w:rsidR="009657C2" w:rsidRDefault="00E41710" w:rsidP="00AE74E8">
            <w:pPr>
              <w:pStyle w:val="af"/>
              <w:jc w:val="both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介绍</w:t>
            </w:r>
            <w:proofErr w:type="spellStart"/>
            <w:r w:rsidR="001255DE">
              <w:rPr>
                <w:rFonts w:ascii="Verdana" w:hAnsi="Verdana" w:hint="eastAsia"/>
              </w:rPr>
              <w:t>MAoC</w:t>
            </w:r>
            <w:proofErr w:type="spellEnd"/>
            <w:r>
              <w:rPr>
                <w:rFonts w:ascii="Verdana" w:hAnsi="Verdana" w:hint="eastAsia"/>
              </w:rPr>
              <w:t>的所有功能</w:t>
            </w:r>
          </w:p>
        </w:tc>
      </w:tr>
      <w:tr w:rsidR="00C8069B" w:rsidRPr="005A3A30" w:rsidTr="00C8069B">
        <w:tc>
          <w:tcPr>
            <w:tcW w:w="2808" w:type="dxa"/>
            <w:vAlign w:val="center"/>
          </w:tcPr>
          <w:p w:rsidR="00C8069B" w:rsidRPr="00C8069B" w:rsidRDefault="003C5228" w:rsidP="00EE5FC4">
            <w:pPr>
              <w:pStyle w:val="af"/>
              <w:jc w:val="both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第</w:t>
            </w:r>
            <w:r w:rsidR="00EE5FC4">
              <w:rPr>
                <w:rFonts w:ascii="Verdana" w:hAnsi="Verdana" w:hint="eastAsia"/>
              </w:rPr>
              <w:t>三</w:t>
            </w:r>
            <w:r>
              <w:rPr>
                <w:rFonts w:ascii="Verdana" w:hAnsi="Verdana" w:hint="eastAsia"/>
              </w:rPr>
              <w:t>章，</w:t>
            </w:r>
            <w:r w:rsidR="00E02991">
              <w:rPr>
                <w:rFonts w:ascii="Verdana" w:hAnsi="Verdana" w:hint="eastAsia"/>
              </w:rPr>
              <w:t>新增功能</w:t>
            </w:r>
          </w:p>
        </w:tc>
        <w:tc>
          <w:tcPr>
            <w:tcW w:w="5760" w:type="dxa"/>
            <w:vAlign w:val="center"/>
          </w:tcPr>
          <w:p w:rsidR="00C8069B" w:rsidRPr="00935599" w:rsidRDefault="003C5228" w:rsidP="00973DA6">
            <w:pPr>
              <w:pStyle w:val="af"/>
              <w:jc w:val="both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列出</w:t>
            </w:r>
            <w:proofErr w:type="spellStart"/>
            <w:r w:rsidR="001255DE">
              <w:rPr>
                <w:rFonts w:ascii="Verdana" w:hAnsi="Verdana" w:hint="eastAsia"/>
              </w:rPr>
              <w:t>MAoC</w:t>
            </w:r>
            <w:proofErr w:type="spellEnd"/>
            <w:r>
              <w:rPr>
                <w:rFonts w:ascii="Verdana" w:hAnsi="Verdana" w:hint="eastAsia"/>
              </w:rPr>
              <w:t>版本的</w:t>
            </w:r>
            <w:r w:rsidR="00973DA6">
              <w:rPr>
                <w:rFonts w:ascii="Verdana" w:hAnsi="Verdana" w:hint="eastAsia"/>
              </w:rPr>
              <w:t>新增功能</w:t>
            </w:r>
          </w:p>
        </w:tc>
      </w:tr>
      <w:tr w:rsidR="00C8069B" w:rsidRPr="005A3A30" w:rsidTr="00C8069B">
        <w:tc>
          <w:tcPr>
            <w:tcW w:w="2808" w:type="dxa"/>
            <w:vAlign w:val="center"/>
          </w:tcPr>
          <w:p w:rsidR="00C8069B" w:rsidRPr="00C8069B" w:rsidRDefault="00BF3824" w:rsidP="00C8069B">
            <w:pPr>
              <w:pStyle w:val="af"/>
              <w:jc w:val="both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第四</w:t>
            </w:r>
            <w:r w:rsidR="003C5228">
              <w:rPr>
                <w:rFonts w:ascii="Verdana" w:hAnsi="Verdana" w:hint="eastAsia"/>
              </w:rPr>
              <w:t>章，</w:t>
            </w:r>
            <w:r w:rsidR="00D438C6">
              <w:rPr>
                <w:rFonts w:ascii="Verdana" w:hAnsi="Verdana" w:hint="eastAsia"/>
              </w:rPr>
              <w:t>解决的问题</w:t>
            </w:r>
          </w:p>
        </w:tc>
        <w:tc>
          <w:tcPr>
            <w:tcW w:w="5760" w:type="dxa"/>
            <w:vAlign w:val="center"/>
          </w:tcPr>
          <w:p w:rsidR="00C8069B" w:rsidRPr="005A3A30" w:rsidRDefault="003B0762" w:rsidP="003B0762">
            <w:pPr>
              <w:pStyle w:val="af"/>
              <w:jc w:val="both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列出</w:t>
            </w:r>
            <w:proofErr w:type="spellStart"/>
            <w:r w:rsidR="001255DE">
              <w:rPr>
                <w:rFonts w:ascii="Verdana" w:hAnsi="Verdana" w:hint="eastAsia"/>
              </w:rPr>
              <w:t>MAoC</w:t>
            </w:r>
            <w:proofErr w:type="spellEnd"/>
            <w:r>
              <w:rPr>
                <w:rFonts w:ascii="Verdana" w:hAnsi="Verdana" w:hint="eastAsia"/>
              </w:rPr>
              <w:t>版本解决的问题</w:t>
            </w:r>
          </w:p>
        </w:tc>
      </w:tr>
    </w:tbl>
    <w:p w:rsidR="00C61A6B" w:rsidRPr="005A3A30" w:rsidRDefault="00C61A6B" w:rsidP="00D15446">
      <w:pPr>
        <w:pStyle w:val="a5"/>
        <w:ind w:firstLineChars="550" w:firstLine="1155"/>
        <w:rPr>
          <w:rFonts w:ascii="Verdana" w:hAnsi="Verdana"/>
          <w:kern w:val="0"/>
          <w:szCs w:val="21"/>
        </w:rPr>
      </w:pPr>
    </w:p>
    <w:p w:rsidR="00D15446" w:rsidRPr="005A3A30" w:rsidRDefault="003C5228" w:rsidP="00C71AD0">
      <w:pPr>
        <w:pStyle w:val="a5"/>
        <w:numPr>
          <w:ilvl w:val="0"/>
          <w:numId w:val="6"/>
        </w:numPr>
        <w:ind w:firstLineChars="0"/>
        <w:rPr>
          <w:rFonts w:ascii="Verdana" w:hAnsi="Verdana"/>
          <w:kern w:val="0"/>
          <w:szCs w:val="21"/>
          <w:u w:val="single"/>
        </w:rPr>
      </w:pPr>
      <w:r>
        <w:rPr>
          <w:rFonts w:ascii="Verdana" w:hAnsi="Verdana" w:hint="eastAsia"/>
          <w:kern w:val="0"/>
          <w:szCs w:val="21"/>
          <w:u w:val="single"/>
        </w:rPr>
        <w:t>文档历史</w:t>
      </w:r>
    </w:p>
    <w:p w:rsidR="00D15446" w:rsidRPr="005A3A30" w:rsidRDefault="00D15446" w:rsidP="00D15446">
      <w:pPr>
        <w:pStyle w:val="a5"/>
        <w:ind w:firstLineChars="0"/>
        <w:rPr>
          <w:rFonts w:ascii="Verdana" w:hAnsi="Verdana"/>
          <w:kern w:val="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2"/>
        <w:gridCol w:w="2132"/>
        <w:gridCol w:w="2132"/>
        <w:gridCol w:w="2132"/>
      </w:tblGrid>
      <w:tr w:rsidR="0057371C" w:rsidRPr="005A3A30" w:rsidTr="00C71AD0">
        <w:tc>
          <w:tcPr>
            <w:tcW w:w="2132" w:type="dxa"/>
          </w:tcPr>
          <w:p w:rsidR="0057371C" w:rsidRPr="005A3A30" w:rsidRDefault="003C5228" w:rsidP="00C013FA">
            <w:pPr>
              <w:pStyle w:val="ae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修订日期</w:t>
            </w:r>
          </w:p>
        </w:tc>
        <w:tc>
          <w:tcPr>
            <w:tcW w:w="2132" w:type="dxa"/>
          </w:tcPr>
          <w:p w:rsidR="0057371C" w:rsidRPr="005A3A30" w:rsidRDefault="003C5228" w:rsidP="003C5228">
            <w:pPr>
              <w:pStyle w:val="ae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修订内容</w:t>
            </w:r>
            <w:r w:rsidR="00EF06C5" w:rsidRPr="005A3A30">
              <w:rPr>
                <w:rFonts w:ascii="Verdana" w:hAnsi="Verdana"/>
              </w:rPr>
              <w:t xml:space="preserve"> </w:t>
            </w:r>
          </w:p>
        </w:tc>
        <w:tc>
          <w:tcPr>
            <w:tcW w:w="2132" w:type="dxa"/>
          </w:tcPr>
          <w:p w:rsidR="0057371C" w:rsidRPr="005A3A30" w:rsidRDefault="003C5228" w:rsidP="003C5228">
            <w:pPr>
              <w:pStyle w:val="ae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修订位置</w:t>
            </w:r>
          </w:p>
        </w:tc>
        <w:tc>
          <w:tcPr>
            <w:tcW w:w="2132" w:type="dxa"/>
          </w:tcPr>
          <w:p w:rsidR="0057371C" w:rsidRPr="005A3A30" w:rsidRDefault="003C5228" w:rsidP="00C013FA">
            <w:pPr>
              <w:pStyle w:val="ae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修改人</w:t>
            </w:r>
          </w:p>
        </w:tc>
      </w:tr>
      <w:tr w:rsidR="0086230E" w:rsidRPr="005A3A30" w:rsidTr="00C71AD0">
        <w:tc>
          <w:tcPr>
            <w:tcW w:w="2132" w:type="dxa"/>
          </w:tcPr>
          <w:p w:rsidR="0086230E" w:rsidRDefault="0086230E" w:rsidP="0086230E">
            <w:pPr>
              <w:pStyle w:val="af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2013-3-26</w:t>
            </w:r>
          </w:p>
        </w:tc>
        <w:tc>
          <w:tcPr>
            <w:tcW w:w="2132" w:type="dxa"/>
          </w:tcPr>
          <w:p w:rsidR="0086230E" w:rsidRDefault="0086230E" w:rsidP="006855A1">
            <w:pPr>
              <w:pStyle w:val="af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修改</w:t>
            </w:r>
          </w:p>
        </w:tc>
        <w:tc>
          <w:tcPr>
            <w:tcW w:w="2132" w:type="dxa"/>
          </w:tcPr>
          <w:p w:rsidR="0086230E" w:rsidRDefault="0086230E" w:rsidP="006855A1">
            <w:pPr>
              <w:pStyle w:val="af"/>
              <w:rPr>
                <w:rFonts w:ascii="Verdana" w:hAnsi="Verdana"/>
              </w:rPr>
            </w:pPr>
            <w:r>
              <w:rPr>
                <w:rFonts w:ascii="Verdana" w:hAnsi="Verdana" w:hint="eastAsia"/>
              </w:rPr>
              <w:t>修改</w:t>
            </w:r>
          </w:p>
        </w:tc>
        <w:tc>
          <w:tcPr>
            <w:tcW w:w="2132" w:type="dxa"/>
          </w:tcPr>
          <w:p w:rsidR="0086230E" w:rsidRDefault="0086230E" w:rsidP="006855A1">
            <w:pPr>
              <w:pStyle w:val="af"/>
              <w:rPr>
                <w:rFonts w:ascii="Verdana" w:hAnsi="Verdana"/>
              </w:rPr>
            </w:pPr>
            <w:proofErr w:type="gramStart"/>
            <w:r>
              <w:rPr>
                <w:rFonts w:ascii="Verdana" w:hAnsi="Verdana" w:hint="eastAsia"/>
              </w:rPr>
              <w:t>郭</w:t>
            </w:r>
            <w:proofErr w:type="gramEnd"/>
            <w:r>
              <w:rPr>
                <w:rFonts w:ascii="Verdana" w:hAnsi="Verdana" w:hint="eastAsia"/>
              </w:rPr>
              <w:t xml:space="preserve"> </w:t>
            </w:r>
            <w:r>
              <w:rPr>
                <w:rFonts w:ascii="Verdana" w:hAnsi="Verdana" w:hint="eastAsia"/>
              </w:rPr>
              <w:t>坤</w:t>
            </w:r>
          </w:p>
        </w:tc>
      </w:tr>
      <w:tr w:rsidR="0086230E" w:rsidRPr="005A3A30" w:rsidTr="00C71AD0">
        <w:tc>
          <w:tcPr>
            <w:tcW w:w="2132" w:type="dxa"/>
          </w:tcPr>
          <w:p w:rsidR="0086230E" w:rsidRDefault="0086230E" w:rsidP="00C013FA">
            <w:pPr>
              <w:pStyle w:val="af"/>
              <w:rPr>
                <w:rFonts w:ascii="Verdana" w:hAnsi="Verdana"/>
              </w:rPr>
            </w:pPr>
          </w:p>
        </w:tc>
        <w:tc>
          <w:tcPr>
            <w:tcW w:w="2132" w:type="dxa"/>
          </w:tcPr>
          <w:p w:rsidR="0086230E" w:rsidRDefault="0086230E" w:rsidP="00C013FA">
            <w:pPr>
              <w:pStyle w:val="af"/>
              <w:rPr>
                <w:rFonts w:ascii="Verdana" w:hAnsi="Verdana"/>
              </w:rPr>
            </w:pPr>
          </w:p>
        </w:tc>
        <w:tc>
          <w:tcPr>
            <w:tcW w:w="2132" w:type="dxa"/>
          </w:tcPr>
          <w:p w:rsidR="0086230E" w:rsidRDefault="0086230E" w:rsidP="00C013FA">
            <w:pPr>
              <w:pStyle w:val="af"/>
              <w:rPr>
                <w:rFonts w:ascii="Verdana" w:hAnsi="Verdana"/>
              </w:rPr>
            </w:pPr>
          </w:p>
        </w:tc>
        <w:tc>
          <w:tcPr>
            <w:tcW w:w="2132" w:type="dxa"/>
          </w:tcPr>
          <w:p w:rsidR="0086230E" w:rsidRDefault="0086230E" w:rsidP="00C013FA">
            <w:pPr>
              <w:pStyle w:val="af"/>
              <w:rPr>
                <w:rFonts w:ascii="Verdana" w:hAnsi="Verdana"/>
              </w:rPr>
            </w:pPr>
          </w:p>
        </w:tc>
      </w:tr>
    </w:tbl>
    <w:p w:rsidR="00BD00F3" w:rsidRDefault="00BD00F3" w:rsidP="0086230E">
      <w:pPr>
        <w:rPr>
          <w:rFonts w:ascii="Verdana" w:hAnsi="Verdana"/>
          <w:kern w:val="0"/>
          <w:szCs w:val="21"/>
        </w:rPr>
      </w:pPr>
    </w:p>
    <w:p w:rsidR="0057371C" w:rsidRPr="006F2ABB" w:rsidRDefault="003C5228" w:rsidP="00070E36">
      <w:pPr>
        <w:numPr>
          <w:ilvl w:val="0"/>
          <w:numId w:val="6"/>
        </w:numPr>
        <w:rPr>
          <w:rFonts w:ascii="Verdana" w:hAnsi="Verdana"/>
          <w:kern w:val="0"/>
          <w:szCs w:val="21"/>
        </w:rPr>
      </w:pPr>
      <w:r>
        <w:rPr>
          <w:rFonts w:ascii="Verdana" w:hAnsi="Verdana" w:hint="eastAsia"/>
          <w:kern w:val="0"/>
          <w:szCs w:val="21"/>
        </w:rPr>
        <w:t>目标读者</w:t>
      </w:r>
    </w:p>
    <w:p w:rsidR="006F2ABB" w:rsidRPr="006F2ABB" w:rsidRDefault="008A24F4" w:rsidP="00070E36">
      <w:pPr>
        <w:ind w:left="1125"/>
        <w:rPr>
          <w:rFonts w:ascii="Verdana" w:hAnsi="Verdana"/>
          <w:kern w:val="0"/>
          <w:szCs w:val="21"/>
        </w:rPr>
      </w:pPr>
      <w:r>
        <w:rPr>
          <w:rFonts w:ascii="Verdana" w:hAnsi="Verdana" w:hint="eastAsia"/>
          <w:kern w:val="0"/>
          <w:szCs w:val="21"/>
        </w:rPr>
        <w:t>需要</w:t>
      </w:r>
      <w:r w:rsidR="00D73575">
        <w:rPr>
          <w:rFonts w:ascii="Verdana" w:hAnsi="Verdana" w:hint="eastAsia"/>
          <w:kern w:val="0"/>
          <w:szCs w:val="21"/>
        </w:rPr>
        <w:t>使用</w:t>
      </w:r>
      <w:proofErr w:type="spellStart"/>
      <w:r w:rsidR="00D73575">
        <w:rPr>
          <w:rFonts w:ascii="Verdana" w:hAnsi="Verdana" w:hint="eastAsia"/>
          <w:kern w:val="0"/>
          <w:szCs w:val="21"/>
        </w:rPr>
        <w:t>MAo</w:t>
      </w:r>
      <w:r w:rsidR="001255DE">
        <w:rPr>
          <w:rFonts w:ascii="Verdana" w:hAnsi="Verdana" w:hint="eastAsia"/>
          <w:kern w:val="0"/>
          <w:szCs w:val="21"/>
        </w:rPr>
        <w:t>C</w:t>
      </w:r>
      <w:proofErr w:type="spellEnd"/>
      <w:r w:rsidR="001255DE">
        <w:rPr>
          <w:rFonts w:ascii="Verdana" w:hAnsi="Verdana" w:hint="eastAsia"/>
          <w:kern w:val="0"/>
          <w:szCs w:val="21"/>
        </w:rPr>
        <w:t>清零工具</w:t>
      </w:r>
      <w:r>
        <w:rPr>
          <w:rFonts w:ascii="Verdana" w:hAnsi="Verdana" w:hint="eastAsia"/>
          <w:kern w:val="0"/>
          <w:szCs w:val="21"/>
        </w:rPr>
        <w:t>的用户。</w:t>
      </w:r>
    </w:p>
    <w:p w:rsidR="00C8069B" w:rsidRDefault="00C8069B" w:rsidP="0057371C">
      <w:pPr>
        <w:rPr>
          <w:rFonts w:ascii="Verdana" w:hAnsi="Verdana"/>
          <w:kern w:val="0"/>
          <w:szCs w:val="21"/>
        </w:rPr>
      </w:pPr>
    </w:p>
    <w:p w:rsidR="0033137F" w:rsidRDefault="0033137F" w:rsidP="0057371C">
      <w:pPr>
        <w:rPr>
          <w:rFonts w:ascii="Verdana" w:hAnsi="Verdana"/>
          <w:kern w:val="0"/>
          <w:szCs w:val="21"/>
        </w:rPr>
      </w:pPr>
    </w:p>
    <w:p w:rsidR="0033137F" w:rsidRDefault="0033137F" w:rsidP="0057371C">
      <w:pPr>
        <w:rPr>
          <w:rFonts w:ascii="Verdana" w:hAnsi="Verdana"/>
          <w:kern w:val="0"/>
          <w:szCs w:val="21"/>
        </w:rPr>
      </w:pPr>
    </w:p>
    <w:p w:rsidR="0033137F" w:rsidRDefault="0033137F" w:rsidP="0057371C">
      <w:pPr>
        <w:rPr>
          <w:rFonts w:ascii="Verdana" w:hAnsi="Verdana"/>
          <w:kern w:val="0"/>
          <w:szCs w:val="21"/>
        </w:rPr>
      </w:pPr>
    </w:p>
    <w:p w:rsidR="00F00237" w:rsidRDefault="00F00237" w:rsidP="0057371C">
      <w:pPr>
        <w:rPr>
          <w:rFonts w:ascii="Verdana" w:hAnsi="Verdana"/>
          <w:kern w:val="0"/>
          <w:szCs w:val="21"/>
        </w:rPr>
      </w:pPr>
    </w:p>
    <w:p w:rsidR="008F1B07" w:rsidRDefault="008F1B07" w:rsidP="0057371C">
      <w:pPr>
        <w:rPr>
          <w:rFonts w:ascii="Verdana" w:hAnsi="Verdana"/>
          <w:kern w:val="0"/>
          <w:szCs w:val="21"/>
        </w:rPr>
      </w:pPr>
    </w:p>
    <w:p w:rsidR="008F1B07" w:rsidRDefault="008F1B07" w:rsidP="0057371C">
      <w:pPr>
        <w:rPr>
          <w:rFonts w:ascii="Verdana" w:hAnsi="Verdana"/>
          <w:kern w:val="0"/>
          <w:szCs w:val="21"/>
        </w:rPr>
      </w:pPr>
    </w:p>
    <w:p w:rsidR="008F1B07" w:rsidRDefault="008F1B07" w:rsidP="0057371C">
      <w:pPr>
        <w:rPr>
          <w:rFonts w:ascii="Verdana" w:hAnsi="Verdana"/>
          <w:kern w:val="0"/>
          <w:szCs w:val="21"/>
        </w:rPr>
      </w:pPr>
    </w:p>
    <w:p w:rsidR="008F1B07" w:rsidRDefault="008F1B07" w:rsidP="0057371C">
      <w:pPr>
        <w:rPr>
          <w:rFonts w:ascii="Verdana" w:hAnsi="Verdana"/>
          <w:kern w:val="0"/>
          <w:szCs w:val="21"/>
        </w:rPr>
      </w:pPr>
    </w:p>
    <w:p w:rsidR="008F1B07" w:rsidRDefault="008F1B07" w:rsidP="0057371C">
      <w:pPr>
        <w:rPr>
          <w:rFonts w:ascii="Verdana" w:hAnsi="Verdana"/>
          <w:kern w:val="0"/>
          <w:szCs w:val="21"/>
        </w:rPr>
      </w:pPr>
    </w:p>
    <w:p w:rsidR="008F1B07" w:rsidRDefault="008F1B07" w:rsidP="0057371C">
      <w:pPr>
        <w:rPr>
          <w:rFonts w:ascii="Verdana" w:hAnsi="Verdana"/>
          <w:kern w:val="0"/>
          <w:szCs w:val="21"/>
        </w:rPr>
      </w:pPr>
    </w:p>
    <w:p w:rsidR="008F1B07" w:rsidRDefault="008F1B07" w:rsidP="0057371C">
      <w:pPr>
        <w:rPr>
          <w:rFonts w:ascii="Verdana" w:hAnsi="Verdana"/>
          <w:kern w:val="0"/>
          <w:szCs w:val="21"/>
        </w:rPr>
      </w:pPr>
    </w:p>
    <w:p w:rsidR="00817C1C" w:rsidRPr="002E1055" w:rsidRDefault="001255DE" w:rsidP="00CA61F8">
      <w:pPr>
        <w:pStyle w:val="1"/>
        <w:numPr>
          <w:ilvl w:val="1"/>
          <w:numId w:val="9"/>
        </w:numPr>
        <w:spacing w:before="312" w:after="156"/>
        <w:rPr>
          <w:rFonts w:ascii="Verdana" w:hAnsi="Verdana"/>
          <w:sz w:val="36"/>
          <w:szCs w:val="36"/>
        </w:rPr>
      </w:pPr>
      <w:bookmarkStart w:id="3" w:name="_Toc308687257"/>
      <w:bookmarkStart w:id="4" w:name="_Toc308688764"/>
      <w:bookmarkStart w:id="5" w:name="_Toc353869733"/>
      <w:proofErr w:type="spellStart"/>
      <w:r>
        <w:rPr>
          <w:rFonts w:ascii="Verdana" w:hAnsi="Verdana" w:hint="eastAsia"/>
          <w:sz w:val="36"/>
          <w:szCs w:val="36"/>
        </w:rPr>
        <w:lastRenderedPageBreak/>
        <w:t>MAoC</w:t>
      </w:r>
      <w:proofErr w:type="spellEnd"/>
      <w:r w:rsidR="00C16ACF" w:rsidRPr="002E1055">
        <w:rPr>
          <w:rFonts w:ascii="Verdana" w:hAnsi="Verdana" w:hint="eastAsia"/>
          <w:sz w:val="36"/>
          <w:szCs w:val="36"/>
        </w:rPr>
        <w:t>版本描述</w:t>
      </w:r>
      <w:bookmarkEnd w:id="3"/>
      <w:bookmarkEnd w:id="4"/>
      <w:bookmarkEnd w:id="5"/>
    </w:p>
    <w:p w:rsidR="00D15446" w:rsidRPr="005A3A30" w:rsidRDefault="00C16ACF" w:rsidP="00477A73">
      <w:pPr>
        <w:spacing w:line="360" w:lineRule="auto"/>
        <w:ind w:firstLineChars="200" w:firstLine="420"/>
        <w:rPr>
          <w:rFonts w:ascii="Verdana" w:hAnsi="Verdana"/>
        </w:rPr>
      </w:pPr>
      <w:r>
        <w:rPr>
          <w:rFonts w:ascii="Verdana" w:hAnsi="Verdana" w:hint="eastAsia"/>
        </w:rPr>
        <w:t>该章节描述版本清单、新增功能、解决问题、版本兼容性和注意事项。</w:t>
      </w:r>
    </w:p>
    <w:p w:rsidR="003B42F1" w:rsidRPr="00A14014" w:rsidRDefault="00C16ACF" w:rsidP="00CA61F8">
      <w:pPr>
        <w:pStyle w:val="af8"/>
        <w:widowControl/>
        <w:numPr>
          <w:ilvl w:val="0"/>
          <w:numId w:val="10"/>
        </w:numPr>
        <w:spacing w:before="120" w:after="120" w:line="360" w:lineRule="atLeast"/>
        <w:ind w:firstLineChars="0"/>
        <w:outlineLvl w:val="1"/>
        <w:rPr>
          <w:sz w:val="28"/>
          <w:szCs w:val="28"/>
        </w:rPr>
      </w:pPr>
      <w:bookmarkStart w:id="6" w:name="_Toc308688765"/>
      <w:bookmarkStart w:id="7" w:name="_Toc353869734"/>
      <w:r w:rsidRPr="00A14014">
        <w:rPr>
          <w:rFonts w:hint="eastAsia"/>
          <w:sz w:val="28"/>
          <w:szCs w:val="28"/>
        </w:rPr>
        <w:t>产品信息</w:t>
      </w:r>
      <w:bookmarkEnd w:id="6"/>
      <w:bookmarkEnd w:id="7"/>
    </w:p>
    <w:tbl>
      <w:tblPr>
        <w:tblW w:w="7560" w:type="dxa"/>
        <w:jc w:val="center"/>
        <w:tblInd w:w="12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575"/>
        <w:gridCol w:w="5985"/>
      </w:tblGrid>
      <w:tr w:rsidR="003B42F1" w:rsidRPr="00E12326" w:rsidTr="001D63E9">
        <w:trPr>
          <w:jc w:val="center"/>
        </w:trPr>
        <w:tc>
          <w:tcPr>
            <w:tcW w:w="1575" w:type="dxa"/>
            <w:shd w:val="clear" w:color="auto" w:fill="D9D9D9"/>
          </w:tcPr>
          <w:p w:rsidR="003B42F1" w:rsidRPr="00E12326" w:rsidRDefault="00C16ACF" w:rsidP="00C71AD0">
            <w:pPr>
              <w:pStyle w:val="TableHeading"/>
              <w:rPr>
                <w:rFonts w:ascii="Verdana" w:hAnsi="Verdana" w:cs="Times New Roman"/>
                <w:sz w:val="21"/>
                <w:szCs w:val="21"/>
              </w:rPr>
            </w:pPr>
            <w:r w:rsidRPr="00E12326">
              <w:rPr>
                <w:rFonts w:ascii="Verdana" w:hAnsi="Verdana" w:cs="Times New Roman" w:hint="eastAsia"/>
                <w:sz w:val="21"/>
                <w:szCs w:val="21"/>
              </w:rPr>
              <w:t>产品名称</w:t>
            </w:r>
          </w:p>
        </w:tc>
        <w:tc>
          <w:tcPr>
            <w:tcW w:w="5985" w:type="dxa"/>
          </w:tcPr>
          <w:p w:rsidR="003B42F1" w:rsidRPr="00E12326" w:rsidRDefault="001255DE" w:rsidP="006B3170">
            <w:pPr>
              <w:pStyle w:val="TableText"/>
              <w:rPr>
                <w:rFonts w:ascii="Verdana" w:hAnsi="Verdana" w:cs="Times New Roman"/>
                <w:sz w:val="21"/>
                <w:szCs w:val="21"/>
              </w:rPr>
            </w:pPr>
            <w:r>
              <w:rPr>
                <w:rFonts w:ascii="Verdana" w:hAnsi="Verdana" w:cs="Times New Roman" w:hint="eastAsia"/>
                <w:sz w:val="21"/>
                <w:szCs w:val="21"/>
                <w:lang w:val="pt-PT"/>
              </w:rPr>
              <w:t>MAoC</w:t>
            </w:r>
          </w:p>
        </w:tc>
      </w:tr>
      <w:tr w:rsidR="003B42F1" w:rsidRPr="00E12326" w:rsidTr="001D63E9">
        <w:trPr>
          <w:jc w:val="center"/>
        </w:trPr>
        <w:tc>
          <w:tcPr>
            <w:tcW w:w="1575" w:type="dxa"/>
            <w:shd w:val="clear" w:color="auto" w:fill="D9D9D9"/>
          </w:tcPr>
          <w:p w:rsidR="003B42F1" w:rsidRPr="00E12326" w:rsidRDefault="00C16ACF" w:rsidP="00C71AD0">
            <w:pPr>
              <w:pStyle w:val="TableHeading"/>
              <w:rPr>
                <w:rFonts w:ascii="Verdana" w:hAnsi="Verdana" w:cs="Times New Roman"/>
                <w:sz w:val="21"/>
                <w:szCs w:val="21"/>
              </w:rPr>
            </w:pPr>
            <w:r w:rsidRPr="00E12326">
              <w:rPr>
                <w:rFonts w:ascii="Verdana" w:hAnsi="Verdana" w:cs="Times New Roman" w:hint="eastAsia"/>
                <w:sz w:val="21"/>
                <w:szCs w:val="21"/>
              </w:rPr>
              <w:t>版</w:t>
            </w:r>
            <w:r w:rsidR="00C56F05" w:rsidRPr="00E12326">
              <w:rPr>
                <w:rFonts w:ascii="Verdana" w:hAnsi="Verdana" w:cs="Times New Roman" w:hint="eastAsia"/>
                <w:sz w:val="21"/>
                <w:szCs w:val="21"/>
              </w:rPr>
              <w:t xml:space="preserve">     </w:t>
            </w:r>
            <w:r w:rsidRPr="00E12326">
              <w:rPr>
                <w:rFonts w:ascii="Verdana" w:hAnsi="Verdana" w:cs="Times New Roman" w:hint="eastAsia"/>
                <w:sz w:val="21"/>
                <w:szCs w:val="21"/>
              </w:rPr>
              <w:t>本</w:t>
            </w:r>
          </w:p>
        </w:tc>
        <w:tc>
          <w:tcPr>
            <w:tcW w:w="5985" w:type="dxa"/>
            <w:vAlign w:val="center"/>
          </w:tcPr>
          <w:p w:rsidR="003B42F1" w:rsidRPr="00E12326" w:rsidRDefault="00D61499" w:rsidP="0086230E">
            <w:pPr>
              <w:pStyle w:val="TableText"/>
              <w:rPr>
                <w:rFonts w:ascii="Verdana" w:hAnsi="Verdana" w:cs="Times New Roman"/>
                <w:sz w:val="21"/>
                <w:szCs w:val="21"/>
              </w:rPr>
            </w:pPr>
            <w:r w:rsidRPr="00E12326">
              <w:rPr>
                <w:rFonts w:ascii="Verdana" w:hAnsi="Verdana" w:cs="Times New Roman" w:hint="eastAsia"/>
                <w:sz w:val="21"/>
                <w:szCs w:val="21"/>
                <w:lang w:val="pt-PT"/>
              </w:rPr>
              <w:t>1.0.</w:t>
            </w:r>
            <w:r w:rsidR="0086230E">
              <w:rPr>
                <w:rFonts w:ascii="Verdana" w:hAnsi="Verdana" w:cs="Times New Roman" w:hint="eastAsia"/>
                <w:sz w:val="21"/>
                <w:szCs w:val="21"/>
                <w:lang w:val="pt-PT"/>
              </w:rPr>
              <w:t>0</w:t>
            </w:r>
          </w:p>
        </w:tc>
      </w:tr>
    </w:tbl>
    <w:p w:rsidR="003B42F1" w:rsidRDefault="003B42F1" w:rsidP="003B42F1">
      <w:pPr>
        <w:rPr>
          <w:rFonts w:ascii="Verdana" w:hAnsi="Verdana"/>
        </w:rPr>
      </w:pPr>
    </w:p>
    <w:p w:rsidR="005A3697" w:rsidRPr="009E7808" w:rsidRDefault="001255DE" w:rsidP="00CA61F8">
      <w:pPr>
        <w:pStyle w:val="af8"/>
        <w:widowControl/>
        <w:numPr>
          <w:ilvl w:val="0"/>
          <w:numId w:val="10"/>
        </w:numPr>
        <w:spacing w:before="120" w:after="120" w:line="360" w:lineRule="atLeast"/>
        <w:ind w:firstLineChars="0"/>
        <w:outlineLvl w:val="1"/>
        <w:rPr>
          <w:sz w:val="28"/>
          <w:szCs w:val="28"/>
        </w:rPr>
      </w:pPr>
      <w:bookmarkStart w:id="8" w:name="_Toc353869735"/>
      <w:proofErr w:type="spellStart"/>
      <w:r>
        <w:rPr>
          <w:rFonts w:ascii="Arial" w:hAnsi="Arial" w:hint="eastAsia"/>
          <w:sz w:val="28"/>
          <w:szCs w:val="28"/>
        </w:rPr>
        <w:t>MAoC</w:t>
      </w:r>
      <w:proofErr w:type="spellEnd"/>
      <w:r w:rsidR="005A3697" w:rsidRPr="005A3697">
        <w:rPr>
          <w:rFonts w:ascii="Arial" w:hAnsi="Arial" w:hint="eastAsia"/>
          <w:sz w:val="28"/>
          <w:szCs w:val="28"/>
        </w:rPr>
        <w:t>工具目前所支持的</w:t>
      </w:r>
      <w:r w:rsidR="005A3697" w:rsidRPr="005A3697">
        <w:rPr>
          <w:rFonts w:ascii="Arial" w:hAnsi="Arial" w:hint="eastAsia"/>
          <w:sz w:val="28"/>
          <w:szCs w:val="28"/>
        </w:rPr>
        <w:t>ONU</w:t>
      </w:r>
      <w:r w:rsidR="005A3697" w:rsidRPr="005A3697">
        <w:rPr>
          <w:rFonts w:ascii="Arial" w:hAnsi="Arial" w:hint="eastAsia"/>
          <w:sz w:val="28"/>
          <w:szCs w:val="28"/>
        </w:rPr>
        <w:t>设备类型</w:t>
      </w:r>
      <w:bookmarkEnd w:id="8"/>
    </w:p>
    <w:p w:rsidR="009E7808" w:rsidRPr="008B5D38" w:rsidRDefault="009E7808" w:rsidP="009E7808">
      <w:pPr>
        <w:pStyle w:val="af8"/>
        <w:autoSpaceDE w:val="0"/>
        <w:autoSpaceDN w:val="0"/>
        <w:adjustRightInd w:val="0"/>
        <w:spacing w:line="240" w:lineRule="atLeast"/>
        <w:ind w:left="420" w:firstLineChars="0" w:firstLine="0"/>
      </w:pPr>
      <w:proofErr w:type="spellStart"/>
      <w:r w:rsidRPr="009E7808">
        <w:rPr>
          <w:rFonts w:ascii="Arial" w:hAnsi="Arial" w:hint="eastAsia"/>
          <w:szCs w:val="21"/>
        </w:rPr>
        <w:t>MAoC</w:t>
      </w:r>
      <w:proofErr w:type="spellEnd"/>
      <w:r w:rsidRPr="009E7808">
        <w:rPr>
          <w:rFonts w:ascii="Arial" w:hAnsi="Arial" w:hint="eastAsia"/>
          <w:szCs w:val="21"/>
        </w:rPr>
        <w:t>工具在所支持的</w:t>
      </w:r>
      <w:r w:rsidRPr="009E7808">
        <w:rPr>
          <w:rFonts w:ascii="Arial" w:hAnsi="Arial" w:hint="eastAsia"/>
          <w:szCs w:val="21"/>
        </w:rPr>
        <w:t>ONU</w:t>
      </w:r>
      <w:r w:rsidRPr="009E7808">
        <w:rPr>
          <w:rFonts w:ascii="Arial" w:hAnsi="Arial" w:hint="eastAsia"/>
          <w:szCs w:val="21"/>
        </w:rPr>
        <w:t>类型包括：</w:t>
      </w:r>
      <w:r>
        <w:rPr>
          <w:rFonts w:hint="eastAsia"/>
        </w:rPr>
        <w:t>。</w:t>
      </w:r>
    </w:p>
    <w:tbl>
      <w:tblPr>
        <w:tblStyle w:val="af0"/>
        <w:tblW w:w="3408" w:type="dxa"/>
        <w:jc w:val="center"/>
        <w:tblLook w:val="04A0"/>
      </w:tblPr>
      <w:tblGrid>
        <w:gridCol w:w="1668"/>
        <w:gridCol w:w="1740"/>
      </w:tblGrid>
      <w:tr w:rsidR="00B1268B" w:rsidTr="00B1268B">
        <w:trPr>
          <w:jc w:val="center"/>
        </w:trPr>
        <w:tc>
          <w:tcPr>
            <w:tcW w:w="1668" w:type="dxa"/>
          </w:tcPr>
          <w:p w:rsidR="00B1268B" w:rsidRDefault="00B1268B" w:rsidP="00C50684">
            <w:pPr>
              <w:autoSpaceDE w:val="0"/>
              <w:autoSpaceDN w:val="0"/>
              <w:adjustRightInd w:val="0"/>
              <w:spacing w:line="240" w:lineRule="atLeast"/>
              <w:ind w:left="108" w:right="-118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color w:val="000000"/>
              </w:rPr>
              <w:t>MAoC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</w:rPr>
              <w:t>版本</w:t>
            </w:r>
          </w:p>
        </w:tc>
        <w:tc>
          <w:tcPr>
            <w:tcW w:w="1740" w:type="dxa"/>
          </w:tcPr>
          <w:p w:rsidR="00B1268B" w:rsidRDefault="00B1268B" w:rsidP="00C50684">
            <w:pPr>
              <w:autoSpaceDE w:val="0"/>
              <w:autoSpaceDN w:val="0"/>
              <w:adjustRightInd w:val="0"/>
              <w:spacing w:line="240" w:lineRule="atLeast"/>
              <w:ind w:left="108" w:right="-118"/>
              <w:rPr>
                <w:rFonts w:ascii="宋体" w:cs="宋体"/>
                <w:b/>
                <w:bCs/>
                <w:color w:val="000000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</w:rPr>
              <w:t>ONU</w:t>
            </w:r>
            <w:r>
              <w:rPr>
                <w:rFonts w:ascii="宋体" w:cs="宋体" w:hint="eastAsia"/>
                <w:b/>
                <w:bCs/>
                <w:color w:val="000000"/>
              </w:rPr>
              <w:t>型号</w:t>
            </w:r>
          </w:p>
        </w:tc>
      </w:tr>
      <w:tr w:rsidR="00B1268B" w:rsidTr="00B1268B">
        <w:trPr>
          <w:trHeight w:val="312"/>
          <w:jc w:val="center"/>
        </w:trPr>
        <w:tc>
          <w:tcPr>
            <w:tcW w:w="1668" w:type="dxa"/>
            <w:vMerge w:val="restart"/>
            <w:vAlign w:val="center"/>
          </w:tcPr>
          <w:p w:rsidR="00B1268B" w:rsidRPr="008B5D38" w:rsidRDefault="00B1268B" w:rsidP="00C50684">
            <w:pPr>
              <w:autoSpaceDE w:val="0"/>
              <w:autoSpaceDN w:val="0"/>
              <w:adjustRightInd w:val="0"/>
              <w:spacing w:line="240" w:lineRule="atLeast"/>
              <w:ind w:left="15" w:right="-118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</w:rPr>
              <w:t>V1.0.0</w:t>
            </w:r>
          </w:p>
        </w:tc>
        <w:tc>
          <w:tcPr>
            <w:tcW w:w="1740" w:type="dxa"/>
            <w:vMerge w:val="restart"/>
            <w:vAlign w:val="center"/>
          </w:tcPr>
          <w:p w:rsidR="00B1268B" w:rsidRPr="008B5D38" w:rsidRDefault="00B1268B" w:rsidP="00C50684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240" w:lineRule="atLeast"/>
              <w:ind w:left="15" w:right="-118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</w:rPr>
              <w:t>E8C V2.0</w:t>
            </w:r>
          </w:p>
        </w:tc>
      </w:tr>
      <w:tr w:rsidR="00B1268B" w:rsidTr="00B1268B">
        <w:trPr>
          <w:trHeight w:val="312"/>
          <w:jc w:val="center"/>
        </w:trPr>
        <w:tc>
          <w:tcPr>
            <w:tcW w:w="1668" w:type="dxa"/>
            <w:vMerge/>
            <w:vAlign w:val="center"/>
          </w:tcPr>
          <w:p w:rsidR="00B1268B" w:rsidRDefault="00B1268B" w:rsidP="00C50684">
            <w:pPr>
              <w:ind w:right="-118"/>
            </w:pPr>
          </w:p>
        </w:tc>
        <w:tc>
          <w:tcPr>
            <w:tcW w:w="1740" w:type="dxa"/>
            <w:vMerge/>
            <w:vAlign w:val="center"/>
          </w:tcPr>
          <w:p w:rsidR="00B1268B" w:rsidRDefault="00B1268B" w:rsidP="00C50684">
            <w:pPr>
              <w:autoSpaceDE w:val="0"/>
              <w:autoSpaceDN w:val="0"/>
              <w:adjustRightInd w:val="0"/>
              <w:spacing w:line="240" w:lineRule="atLeast"/>
              <w:ind w:left="15" w:right="-118"/>
            </w:pPr>
          </w:p>
        </w:tc>
      </w:tr>
      <w:tr w:rsidR="00B1268B" w:rsidTr="00B1268B">
        <w:trPr>
          <w:trHeight w:val="353"/>
          <w:jc w:val="center"/>
        </w:trPr>
        <w:tc>
          <w:tcPr>
            <w:tcW w:w="1668" w:type="dxa"/>
            <w:vMerge/>
            <w:vAlign w:val="center"/>
          </w:tcPr>
          <w:p w:rsidR="00B1268B" w:rsidRDefault="00B1268B" w:rsidP="00C50684">
            <w:pPr>
              <w:ind w:right="-118"/>
            </w:pPr>
          </w:p>
        </w:tc>
        <w:tc>
          <w:tcPr>
            <w:tcW w:w="1740" w:type="dxa"/>
            <w:vAlign w:val="center"/>
          </w:tcPr>
          <w:p w:rsidR="00B1268B" w:rsidRDefault="00B1268B" w:rsidP="00C50684">
            <w:pPr>
              <w:ind w:right="-118"/>
            </w:pPr>
            <w:r>
              <w:rPr>
                <w:rFonts w:ascii="Arial" w:hAnsi="Arial" w:cs="Arial" w:hint="eastAsia"/>
                <w:b/>
                <w:bCs/>
                <w:color w:val="000000"/>
              </w:rPr>
              <w:t>E8C V3.0</w:t>
            </w:r>
          </w:p>
        </w:tc>
      </w:tr>
    </w:tbl>
    <w:p w:rsidR="009E7808" w:rsidRPr="009E7808" w:rsidRDefault="009E7808" w:rsidP="009E7808">
      <w:pPr>
        <w:pStyle w:val="af8"/>
        <w:ind w:left="420" w:firstLineChars="0" w:firstLine="0"/>
        <w:rPr>
          <w:rFonts w:ascii="Verdana" w:hAnsi="Verdana"/>
        </w:rPr>
      </w:pPr>
    </w:p>
    <w:p w:rsidR="009E7808" w:rsidRPr="009E7808" w:rsidRDefault="009E7808" w:rsidP="009E7808">
      <w:pPr>
        <w:pStyle w:val="af8"/>
        <w:numPr>
          <w:ilvl w:val="0"/>
          <w:numId w:val="10"/>
        </w:numPr>
        <w:ind w:firstLineChars="0"/>
        <w:rPr>
          <w:rFonts w:ascii="Verdana" w:hAnsi="Verdana"/>
        </w:rPr>
      </w:pPr>
      <w:proofErr w:type="spellStart"/>
      <w:r>
        <w:rPr>
          <w:rFonts w:ascii="Arial" w:hAnsi="Arial" w:hint="eastAsia"/>
          <w:sz w:val="28"/>
          <w:szCs w:val="28"/>
        </w:rPr>
        <w:t>MAoC</w:t>
      </w:r>
      <w:proofErr w:type="spellEnd"/>
      <w:r w:rsidRPr="005A3697">
        <w:rPr>
          <w:rFonts w:ascii="Arial" w:hAnsi="Arial" w:hint="eastAsia"/>
          <w:sz w:val="28"/>
          <w:szCs w:val="28"/>
        </w:rPr>
        <w:t>工具</w:t>
      </w:r>
      <w:r>
        <w:rPr>
          <w:rFonts w:ascii="Arial" w:hAnsi="Arial" w:hint="eastAsia"/>
          <w:sz w:val="28"/>
          <w:szCs w:val="28"/>
        </w:rPr>
        <w:t>兼容操作系统</w:t>
      </w:r>
    </w:p>
    <w:p w:rsidR="009E7808" w:rsidRPr="009E7808" w:rsidRDefault="009E7808" w:rsidP="009E7808">
      <w:pPr>
        <w:pStyle w:val="af8"/>
        <w:widowControl/>
        <w:spacing w:before="120" w:after="120" w:line="360" w:lineRule="atLeast"/>
        <w:ind w:left="420" w:firstLineChars="0" w:firstLine="0"/>
        <w:rPr>
          <w:szCs w:val="21"/>
        </w:rPr>
      </w:pPr>
      <w:proofErr w:type="spellStart"/>
      <w:r w:rsidRPr="009E7808">
        <w:rPr>
          <w:rFonts w:ascii="Arial" w:hAnsi="Arial" w:hint="eastAsia"/>
          <w:szCs w:val="21"/>
        </w:rPr>
        <w:t>MAoC</w:t>
      </w:r>
      <w:proofErr w:type="spellEnd"/>
      <w:r w:rsidRPr="009E7808">
        <w:rPr>
          <w:rFonts w:ascii="Arial" w:hAnsi="Arial" w:hint="eastAsia"/>
          <w:szCs w:val="21"/>
        </w:rPr>
        <w:t>工具</w:t>
      </w:r>
      <w:r w:rsidRPr="009E7808">
        <w:rPr>
          <w:rFonts w:hint="eastAsia"/>
          <w:szCs w:val="21"/>
        </w:rPr>
        <w:t>兼容的操作系统包括</w:t>
      </w:r>
      <w:r w:rsidRPr="009E7808">
        <w:rPr>
          <w:rFonts w:hint="eastAsia"/>
          <w:szCs w:val="21"/>
        </w:rPr>
        <w:t>Windows XP</w:t>
      </w:r>
      <w:r w:rsidRPr="009E7808">
        <w:rPr>
          <w:rFonts w:hint="eastAsia"/>
          <w:szCs w:val="21"/>
        </w:rPr>
        <w:t>、</w:t>
      </w:r>
      <w:r w:rsidRPr="009E7808">
        <w:rPr>
          <w:rFonts w:hint="eastAsia"/>
          <w:szCs w:val="21"/>
        </w:rPr>
        <w:t>Win 7</w:t>
      </w:r>
      <w:r w:rsidR="008E104A">
        <w:rPr>
          <w:rFonts w:hint="eastAsia"/>
          <w:szCs w:val="21"/>
        </w:rPr>
        <w:t>等。</w:t>
      </w:r>
    </w:p>
    <w:p w:rsidR="008F2760" w:rsidRPr="008F2760" w:rsidRDefault="008F2760" w:rsidP="003B42F1">
      <w:pPr>
        <w:rPr>
          <w:rFonts w:ascii="Verdana" w:hAnsi="Verdana"/>
        </w:rPr>
      </w:pPr>
    </w:p>
    <w:p w:rsidR="00A84B7D" w:rsidRPr="003C61AB" w:rsidRDefault="00A84B7D" w:rsidP="00CA61F8">
      <w:pPr>
        <w:pStyle w:val="1"/>
        <w:numPr>
          <w:ilvl w:val="1"/>
          <w:numId w:val="9"/>
        </w:numPr>
        <w:spacing w:before="312" w:after="156"/>
        <w:rPr>
          <w:rFonts w:ascii="Verdana" w:hAnsi="Verdana"/>
          <w:sz w:val="36"/>
          <w:szCs w:val="36"/>
        </w:rPr>
      </w:pPr>
      <w:bookmarkStart w:id="9" w:name="_Toc306780332"/>
      <w:bookmarkStart w:id="10" w:name="_Toc308688766"/>
      <w:bookmarkStart w:id="11" w:name="_Toc24604599"/>
      <w:bookmarkStart w:id="12" w:name="_Ref41549400"/>
      <w:bookmarkStart w:id="13" w:name="_Ref41549403"/>
      <w:bookmarkStart w:id="14" w:name="_Toc93919464"/>
      <w:bookmarkStart w:id="15" w:name="_Toc353869736"/>
      <w:bookmarkEnd w:id="0"/>
      <w:r w:rsidRPr="003C61AB">
        <w:rPr>
          <w:rFonts w:ascii="Verdana" w:hAnsi="Verdana" w:hint="eastAsia"/>
          <w:sz w:val="36"/>
          <w:szCs w:val="36"/>
        </w:rPr>
        <w:t>功能介绍</w:t>
      </w:r>
      <w:bookmarkEnd w:id="9"/>
      <w:bookmarkEnd w:id="10"/>
      <w:bookmarkEnd w:id="15"/>
    </w:p>
    <w:p w:rsidR="00E2144B" w:rsidRDefault="00E2144B" w:rsidP="00CA61F8">
      <w:pPr>
        <w:pStyle w:val="af8"/>
        <w:widowControl/>
        <w:numPr>
          <w:ilvl w:val="0"/>
          <w:numId w:val="12"/>
        </w:numPr>
        <w:spacing w:before="120" w:after="120" w:line="360" w:lineRule="atLeast"/>
        <w:ind w:firstLineChars="0"/>
        <w:outlineLvl w:val="1"/>
        <w:rPr>
          <w:sz w:val="28"/>
          <w:szCs w:val="28"/>
        </w:rPr>
      </w:pPr>
      <w:bookmarkStart w:id="16" w:name="_Toc353869737"/>
      <w:r>
        <w:rPr>
          <w:rFonts w:hint="eastAsia"/>
          <w:sz w:val="28"/>
          <w:szCs w:val="28"/>
        </w:rPr>
        <w:t>清零工具的使用</w:t>
      </w:r>
      <w:bookmarkEnd w:id="16"/>
    </w:p>
    <w:p w:rsidR="00E2144B" w:rsidRDefault="00E2144B" w:rsidP="005E459C">
      <w:pPr>
        <w:pStyle w:val="af8"/>
        <w:widowControl/>
        <w:spacing w:before="120" w:after="120" w:line="360" w:lineRule="atLeast"/>
        <w:ind w:left="420"/>
        <w:rPr>
          <w:szCs w:val="21"/>
        </w:rPr>
      </w:pPr>
      <w:bookmarkStart w:id="17" w:name="_Toc352088287"/>
      <w:r w:rsidRPr="00E2144B">
        <w:rPr>
          <w:rFonts w:hint="eastAsia"/>
          <w:szCs w:val="21"/>
        </w:rPr>
        <w:t>在设备类型框内选择设备类型：</w:t>
      </w:r>
      <w:r w:rsidRPr="00E2144B">
        <w:rPr>
          <w:rFonts w:hint="eastAsia"/>
          <w:szCs w:val="21"/>
        </w:rPr>
        <w:t>E8C</w:t>
      </w:r>
      <w:r w:rsidR="00B1268B">
        <w:rPr>
          <w:rFonts w:hint="eastAsia"/>
          <w:szCs w:val="21"/>
        </w:rPr>
        <w:t xml:space="preserve"> V2.0</w:t>
      </w:r>
      <w:r w:rsidR="009A5AB6">
        <w:rPr>
          <w:rFonts w:hint="eastAsia"/>
          <w:szCs w:val="21"/>
        </w:rPr>
        <w:t>或</w:t>
      </w:r>
      <w:r w:rsidR="00B1268B" w:rsidRPr="00E2144B">
        <w:rPr>
          <w:rFonts w:hint="eastAsia"/>
          <w:szCs w:val="21"/>
        </w:rPr>
        <w:t>E8C</w:t>
      </w:r>
      <w:r w:rsidR="00B1268B">
        <w:rPr>
          <w:rFonts w:hint="eastAsia"/>
          <w:szCs w:val="21"/>
        </w:rPr>
        <w:t xml:space="preserve"> V3.0</w:t>
      </w:r>
      <w:r w:rsidRPr="00E2144B">
        <w:rPr>
          <w:rFonts w:hint="eastAsia"/>
          <w:szCs w:val="21"/>
        </w:rPr>
        <w:t>设备</w:t>
      </w:r>
      <w:r>
        <w:rPr>
          <w:rFonts w:hint="eastAsia"/>
          <w:szCs w:val="21"/>
        </w:rPr>
        <w:t>，然后点击清零按钮，即可开始清零操作，清零按钮变灰，按钮上方的文本框会显示即时的操作信息。清零操作结束后，消息框内会显示：“清零成功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正常结束”或“异常结束”，清零按钮也恢复可用状态。如果想在清零过程中停止操作，可以点击“停止”按钮。点击“退出”按钮或点击右上角的关闭按钮可以退出程序。</w:t>
      </w:r>
      <w:bookmarkEnd w:id="17"/>
      <w:r w:rsidR="00677C9B">
        <w:rPr>
          <w:rFonts w:hint="eastAsia"/>
          <w:szCs w:val="21"/>
        </w:rPr>
        <w:t>另外</w:t>
      </w:r>
      <w:proofErr w:type="gramStart"/>
      <w:r w:rsidR="00677C9B">
        <w:rPr>
          <w:rFonts w:hint="eastAsia"/>
          <w:szCs w:val="21"/>
        </w:rPr>
        <w:t>本工具</w:t>
      </w:r>
      <w:proofErr w:type="gramEnd"/>
      <w:r w:rsidR="00677C9B">
        <w:rPr>
          <w:rFonts w:hint="eastAsia"/>
          <w:szCs w:val="21"/>
        </w:rPr>
        <w:t>支持英文界面和</w:t>
      </w:r>
      <w:r w:rsidR="000D58C2">
        <w:rPr>
          <w:rFonts w:hint="eastAsia"/>
          <w:szCs w:val="21"/>
        </w:rPr>
        <w:t>英文消息提示，只需在配置文件中</w:t>
      </w:r>
      <w:r w:rsidR="00677C9B">
        <w:rPr>
          <w:rFonts w:hint="eastAsia"/>
          <w:szCs w:val="21"/>
        </w:rPr>
        <w:t>修改</w:t>
      </w:r>
      <w:r w:rsidR="000D58C2">
        <w:rPr>
          <w:rFonts w:hint="eastAsia"/>
          <w:szCs w:val="21"/>
        </w:rPr>
        <w:t>默认语言</w:t>
      </w:r>
      <w:r w:rsidR="00677C9B">
        <w:rPr>
          <w:rFonts w:hint="eastAsia"/>
          <w:szCs w:val="21"/>
        </w:rPr>
        <w:t>即可。</w:t>
      </w:r>
    </w:p>
    <w:p w:rsidR="002E3CD0" w:rsidRPr="00E2144B" w:rsidRDefault="00B1268B" w:rsidP="00E2144B">
      <w:pPr>
        <w:pStyle w:val="af8"/>
        <w:widowControl/>
        <w:spacing w:before="120" w:after="120" w:line="360" w:lineRule="atLeast"/>
        <w:ind w:left="420"/>
        <w:outlineLvl w:val="1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5105400" cy="4029075"/>
            <wp:effectExtent l="1905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8DC" w:rsidRPr="00F618AC" w:rsidRDefault="000008DC" w:rsidP="000008DC">
      <w:pPr>
        <w:pStyle w:val="af8"/>
        <w:widowControl/>
        <w:numPr>
          <w:ilvl w:val="0"/>
          <w:numId w:val="12"/>
        </w:numPr>
        <w:spacing w:before="120" w:after="120" w:line="360" w:lineRule="atLeast"/>
        <w:ind w:firstLineChars="0"/>
        <w:outlineLvl w:val="1"/>
        <w:rPr>
          <w:sz w:val="28"/>
          <w:szCs w:val="28"/>
        </w:rPr>
      </w:pPr>
      <w:bookmarkStart w:id="18" w:name="_Toc353869738"/>
      <w:r>
        <w:rPr>
          <w:rFonts w:hint="eastAsia"/>
          <w:sz w:val="28"/>
          <w:szCs w:val="28"/>
        </w:rPr>
        <w:t>对</w:t>
      </w:r>
      <w:r>
        <w:rPr>
          <w:rFonts w:hint="eastAsia"/>
          <w:sz w:val="28"/>
          <w:szCs w:val="28"/>
        </w:rPr>
        <w:t>E8C V2.0</w:t>
      </w:r>
      <w:r>
        <w:rPr>
          <w:rFonts w:hint="eastAsia"/>
          <w:sz w:val="28"/>
          <w:szCs w:val="28"/>
        </w:rPr>
        <w:t>的清零</w:t>
      </w:r>
      <w:bookmarkEnd w:id="18"/>
    </w:p>
    <w:p w:rsidR="000008DC" w:rsidRDefault="000008DC" w:rsidP="000008DC">
      <w:pPr>
        <w:pStyle w:val="af8"/>
        <w:spacing w:line="360" w:lineRule="atLeast"/>
        <w:ind w:leftChars="200" w:left="420" w:firstLineChars="150" w:firstLine="315"/>
        <w:rPr>
          <w:rFonts w:ascii="Arial" w:hAnsi="Arial"/>
          <w:szCs w:val="21"/>
        </w:rPr>
      </w:pPr>
      <w:r>
        <w:rPr>
          <w:rFonts w:ascii="Arial" w:hAnsi="Arial" w:hint="eastAsia"/>
          <w:szCs w:val="21"/>
        </w:rPr>
        <w:t>E8C V2.0</w:t>
      </w:r>
      <w:r>
        <w:rPr>
          <w:rFonts w:ascii="Arial" w:hAnsi="Arial" w:hint="eastAsia"/>
          <w:szCs w:val="21"/>
        </w:rPr>
        <w:t>的清零主要步骤是首先在</w:t>
      </w:r>
      <w:r>
        <w:rPr>
          <w:rFonts w:ascii="Arial" w:hAnsi="Arial" w:hint="eastAsia"/>
          <w:szCs w:val="21"/>
        </w:rPr>
        <w:t>Web</w:t>
      </w:r>
      <w:r>
        <w:rPr>
          <w:rFonts w:ascii="Arial" w:hAnsi="Arial" w:hint="eastAsia"/>
          <w:szCs w:val="21"/>
        </w:rPr>
        <w:t>页面启用</w:t>
      </w:r>
      <w:r>
        <w:rPr>
          <w:rFonts w:ascii="Arial" w:hAnsi="Arial" w:hint="eastAsia"/>
          <w:szCs w:val="21"/>
        </w:rPr>
        <w:t>telnet</w:t>
      </w:r>
      <w:r>
        <w:rPr>
          <w:rFonts w:ascii="Arial" w:hAnsi="Arial" w:hint="eastAsia"/>
          <w:szCs w:val="21"/>
        </w:rPr>
        <w:t>开关，然后</w:t>
      </w:r>
      <w:r>
        <w:rPr>
          <w:rFonts w:ascii="Arial" w:hAnsi="Arial" w:hint="eastAsia"/>
          <w:szCs w:val="21"/>
        </w:rPr>
        <w:t>telnet</w:t>
      </w:r>
      <w:r>
        <w:rPr>
          <w:rFonts w:ascii="Arial" w:hAnsi="Arial" w:hint="eastAsia"/>
          <w:szCs w:val="21"/>
        </w:rPr>
        <w:t>登陆设备清</w:t>
      </w:r>
      <w:r>
        <w:rPr>
          <w:rFonts w:ascii="Arial" w:hAnsi="Arial" w:hint="eastAsia"/>
          <w:szCs w:val="21"/>
        </w:rPr>
        <w:t>NVS</w:t>
      </w:r>
      <w:r>
        <w:rPr>
          <w:rFonts w:ascii="Arial" w:hAnsi="Arial" w:hint="eastAsia"/>
          <w:szCs w:val="21"/>
        </w:rPr>
        <w:t>，然后进入清除配置的</w:t>
      </w:r>
      <w:r>
        <w:rPr>
          <w:rFonts w:ascii="Arial" w:hAnsi="Arial" w:hint="eastAsia"/>
          <w:szCs w:val="21"/>
        </w:rPr>
        <w:t>Web</w:t>
      </w:r>
      <w:r>
        <w:rPr>
          <w:rFonts w:ascii="Arial" w:hAnsi="Arial" w:hint="eastAsia"/>
          <w:szCs w:val="21"/>
        </w:rPr>
        <w:t>页面进行清零。具体流程如下：</w:t>
      </w:r>
    </w:p>
    <w:p w:rsidR="000008DC" w:rsidRDefault="000008DC" w:rsidP="000008DC">
      <w:pPr>
        <w:pStyle w:val="af8"/>
        <w:numPr>
          <w:ilvl w:val="0"/>
          <w:numId w:val="36"/>
        </w:numPr>
        <w:spacing w:line="360" w:lineRule="atLeast"/>
        <w:ind w:firstLineChars="0"/>
      </w:pPr>
      <w:r w:rsidRPr="007E69F0">
        <w:rPr>
          <w:rFonts w:hint="eastAsia"/>
        </w:rPr>
        <w:t>通过</w:t>
      </w:r>
      <w:r w:rsidRPr="007E69F0">
        <w:rPr>
          <w:rFonts w:hint="eastAsia"/>
        </w:rPr>
        <w:t>ping</w:t>
      </w:r>
      <w:r w:rsidRPr="007E69F0">
        <w:rPr>
          <w:rFonts w:hint="eastAsia"/>
        </w:rPr>
        <w:t>判断设备是否可以</w:t>
      </w:r>
      <w:r w:rsidRPr="007E69F0">
        <w:rPr>
          <w:rFonts w:hint="eastAsia"/>
        </w:rPr>
        <w:t>ping</w:t>
      </w:r>
      <w:r w:rsidRPr="007E69F0">
        <w:rPr>
          <w:rFonts w:hint="eastAsia"/>
        </w:rPr>
        <w:t>通</w:t>
      </w:r>
    </w:p>
    <w:p w:rsidR="000008DC" w:rsidRDefault="000008DC" w:rsidP="000008DC">
      <w:pPr>
        <w:pStyle w:val="af8"/>
        <w:numPr>
          <w:ilvl w:val="0"/>
          <w:numId w:val="36"/>
        </w:numPr>
        <w:spacing w:line="360" w:lineRule="atLeast"/>
        <w:ind w:firstLineChars="0"/>
      </w:pPr>
      <w:r>
        <w:rPr>
          <w:rFonts w:hint="eastAsia"/>
        </w:rPr>
        <w:t>如果能</w:t>
      </w:r>
      <w:r>
        <w:rPr>
          <w:rFonts w:hint="eastAsia"/>
        </w:rPr>
        <w:t>ping</w:t>
      </w:r>
      <w:r>
        <w:rPr>
          <w:rFonts w:hint="eastAsia"/>
        </w:rPr>
        <w:t>通设备，</w:t>
      </w:r>
      <w:r w:rsidRPr="007E69F0">
        <w:rPr>
          <w:rFonts w:hint="eastAsia"/>
        </w:rPr>
        <w:t>通过</w:t>
      </w:r>
      <w:proofErr w:type="spellStart"/>
      <w:r w:rsidRPr="007E69F0">
        <w:rPr>
          <w:rFonts w:hint="eastAsia"/>
        </w:rPr>
        <w:t>arp</w:t>
      </w:r>
      <w:proofErr w:type="spellEnd"/>
      <w:r w:rsidRPr="007E69F0">
        <w:rPr>
          <w:rFonts w:hint="eastAsia"/>
        </w:rPr>
        <w:t xml:space="preserve">-a </w:t>
      </w:r>
      <w:r w:rsidRPr="007E69F0">
        <w:rPr>
          <w:rFonts w:hint="eastAsia"/>
        </w:rPr>
        <w:t>读取设备的</w:t>
      </w:r>
      <w:r w:rsidRPr="007E69F0">
        <w:rPr>
          <w:rFonts w:hint="eastAsia"/>
        </w:rPr>
        <w:t>MAC</w:t>
      </w:r>
      <w:r w:rsidRPr="007E69F0">
        <w:rPr>
          <w:rFonts w:hint="eastAsia"/>
        </w:rPr>
        <w:t>地址</w:t>
      </w:r>
      <w:r>
        <w:rPr>
          <w:rFonts w:hint="eastAsia"/>
        </w:rPr>
        <w:t>。</w:t>
      </w:r>
    </w:p>
    <w:p w:rsidR="000008DC" w:rsidRPr="007E69F0" w:rsidRDefault="000008DC" w:rsidP="000008DC">
      <w:pPr>
        <w:pStyle w:val="af8"/>
        <w:numPr>
          <w:ilvl w:val="0"/>
          <w:numId w:val="36"/>
        </w:numPr>
        <w:spacing w:line="360" w:lineRule="atLeast"/>
        <w:ind w:firstLineChars="0"/>
      </w:pPr>
      <w:r>
        <w:rPr>
          <w:rFonts w:hint="eastAsia"/>
        </w:rPr>
        <w:t>登陆设备的</w:t>
      </w:r>
      <w:r>
        <w:rPr>
          <w:rFonts w:hint="eastAsia"/>
        </w:rPr>
        <w:t>Web</w:t>
      </w:r>
      <w:r>
        <w:rPr>
          <w:rFonts w:hint="eastAsia"/>
        </w:rPr>
        <w:t>首页</w:t>
      </w:r>
      <w:r w:rsidRPr="007E69F0">
        <w:rPr>
          <w:rFonts w:ascii="宋体" w:hAnsi="宋体" w:hint="eastAsia"/>
        </w:rPr>
        <w:t>（用户名/密码：e8ehome / 大写MAC地址</w:t>
      </w:r>
      <w:r>
        <w:rPr>
          <w:rFonts w:ascii="宋体" w:hAnsi="宋体" w:hint="eastAsia"/>
        </w:rPr>
        <w:t>），如果登录失败，继续用</w:t>
      </w:r>
      <w:r w:rsidRPr="007E69F0">
        <w:rPr>
          <w:rFonts w:ascii="宋体" w:hAnsi="宋体" w:hint="eastAsia"/>
        </w:rPr>
        <w:t xml:space="preserve">（用户名/密码：e8ehome / </w:t>
      </w:r>
      <w:r>
        <w:rPr>
          <w:rFonts w:ascii="宋体" w:hAnsi="宋体" w:hint="eastAsia"/>
        </w:rPr>
        <w:t>e8ehome）登录设备Web首页，如果登录仍然失败，提示用户名密码错误。</w:t>
      </w:r>
    </w:p>
    <w:p w:rsidR="000008DC" w:rsidRPr="007E69F0" w:rsidRDefault="000008DC" w:rsidP="000008DC">
      <w:pPr>
        <w:pStyle w:val="af8"/>
        <w:numPr>
          <w:ilvl w:val="0"/>
          <w:numId w:val="36"/>
        </w:numPr>
        <w:spacing w:line="360" w:lineRule="atLeast"/>
        <w:ind w:firstLineChars="0"/>
      </w:pPr>
      <w:r>
        <w:rPr>
          <w:rFonts w:ascii="宋体" w:hAnsi="宋体" w:hint="eastAsia"/>
        </w:rPr>
        <w:t>登录设备Web首页成功后，进入服务访问控制页面，</w:t>
      </w:r>
      <w:r w:rsidRPr="007E69F0">
        <w:rPr>
          <w:rFonts w:ascii="宋体" w:hAnsi="宋体" w:hint="eastAsia"/>
        </w:rPr>
        <w:t>打开telnet服务</w:t>
      </w:r>
      <w:r>
        <w:rPr>
          <w:rFonts w:ascii="宋体" w:hAnsi="宋体" w:hint="eastAsia"/>
        </w:rPr>
        <w:t>。</w:t>
      </w:r>
    </w:p>
    <w:p w:rsidR="000008DC" w:rsidRDefault="000008DC" w:rsidP="000008DC">
      <w:pPr>
        <w:pStyle w:val="af8"/>
        <w:numPr>
          <w:ilvl w:val="0"/>
          <w:numId w:val="36"/>
        </w:numPr>
        <w:spacing w:line="360" w:lineRule="atLeast"/>
        <w:ind w:firstLineChars="0"/>
      </w:pPr>
      <w:r w:rsidRPr="007E69F0">
        <w:rPr>
          <w:rFonts w:hint="eastAsia"/>
        </w:rPr>
        <w:t>telnet</w:t>
      </w:r>
      <w:r w:rsidRPr="007E69F0">
        <w:rPr>
          <w:rFonts w:hint="eastAsia"/>
        </w:rPr>
        <w:t>登录</w:t>
      </w:r>
      <w:r>
        <w:rPr>
          <w:rFonts w:hint="eastAsia"/>
        </w:rPr>
        <w:t>设备</w:t>
      </w:r>
      <w:r w:rsidRPr="007E69F0">
        <w:rPr>
          <w:rFonts w:hint="eastAsia"/>
        </w:rPr>
        <w:t>（用户名</w:t>
      </w:r>
      <w:r w:rsidRPr="007E69F0">
        <w:rPr>
          <w:rFonts w:hint="eastAsia"/>
        </w:rPr>
        <w:t>/</w:t>
      </w:r>
      <w:r w:rsidRPr="007E69F0">
        <w:rPr>
          <w:rFonts w:hint="eastAsia"/>
        </w:rPr>
        <w:t>密码：</w:t>
      </w:r>
      <w:r w:rsidRPr="007E69F0">
        <w:rPr>
          <w:rFonts w:hint="eastAsia"/>
        </w:rPr>
        <w:t>e8ehome / e8ehome</w:t>
      </w:r>
      <w:r w:rsidRPr="007E69F0">
        <w:rPr>
          <w:rFonts w:hint="eastAsia"/>
        </w:rPr>
        <w:t>）</w:t>
      </w:r>
    </w:p>
    <w:p w:rsidR="000008DC" w:rsidRDefault="000008DC" w:rsidP="000008DC">
      <w:pPr>
        <w:pStyle w:val="af8"/>
        <w:numPr>
          <w:ilvl w:val="0"/>
          <w:numId w:val="36"/>
        </w:numPr>
        <w:spacing w:line="360" w:lineRule="atLeast"/>
        <w:ind w:firstLineChars="0"/>
      </w:pPr>
      <w:r>
        <w:rPr>
          <w:rFonts w:hint="eastAsia"/>
        </w:rPr>
        <w:t>发送清</w:t>
      </w:r>
      <w:r>
        <w:rPr>
          <w:rFonts w:hint="eastAsia"/>
        </w:rPr>
        <w:t>NVS</w:t>
      </w:r>
      <w:r>
        <w:rPr>
          <w:rFonts w:hint="eastAsia"/>
        </w:rPr>
        <w:t>命令。如果清除成功，设备自动重启，等待</w:t>
      </w:r>
      <w:r>
        <w:rPr>
          <w:rFonts w:hint="eastAsia"/>
        </w:rPr>
        <w:t>80</w:t>
      </w:r>
      <w:r>
        <w:rPr>
          <w:rFonts w:hint="eastAsia"/>
        </w:rPr>
        <w:t>秒，看能否</w:t>
      </w:r>
      <w:r>
        <w:rPr>
          <w:rFonts w:hint="eastAsia"/>
        </w:rPr>
        <w:t>ping</w:t>
      </w:r>
      <w:r>
        <w:rPr>
          <w:rFonts w:hint="eastAsia"/>
        </w:rPr>
        <w:t>通；否则直接进入下一步。</w:t>
      </w:r>
    </w:p>
    <w:p w:rsidR="000008DC" w:rsidRDefault="000008DC" w:rsidP="000008DC">
      <w:pPr>
        <w:pStyle w:val="af8"/>
        <w:numPr>
          <w:ilvl w:val="0"/>
          <w:numId w:val="36"/>
        </w:numPr>
        <w:spacing w:line="360" w:lineRule="atLeast"/>
        <w:ind w:firstLineChars="0"/>
      </w:pPr>
      <w:proofErr w:type="gramStart"/>
      <w:r>
        <w:rPr>
          <w:rFonts w:hint="eastAsia"/>
        </w:rPr>
        <w:t>用之前</w:t>
      </w:r>
      <w:proofErr w:type="gramEnd"/>
      <w:r>
        <w:rPr>
          <w:rFonts w:hint="eastAsia"/>
        </w:rPr>
        <w:t>Web</w:t>
      </w:r>
      <w:r>
        <w:rPr>
          <w:rFonts w:hint="eastAsia"/>
        </w:rPr>
        <w:t>成功登录的用户名和密码登录设备的</w:t>
      </w:r>
      <w:r>
        <w:rPr>
          <w:rFonts w:hint="eastAsia"/>
        </w:rPr>
        <w:t>Web</w:t>
      </w:r>
      <w:r>
        <w:rPr>
          <w:rFonts w:hint="eastAsia"/>
        </w:rPr>
        <w:t>首页。</w:t>
      </w:r>
    </w:p>
    <w:p w:rsidR="000008DC" w:rsidRDefault="000008DC" w:rsidP="000008DC">
      <w:pPr>
        <w:pStyle w:val="af8"/>
        <w:numPr>
          <w:ilvl w:val="0"/>
          <w:numId w:val="36"/>
        </w:numPr>
        <w:spacing w:line="360" w:lineRule="atLeast"/>
        <w:ind w:firstLineChars="0"/>
      </w:pPr>
      <w:r>
        <w:rPr>
          <w:rFonts w:hint="eastAsia"/>
        </w:rPr>
        <w:t>进入</w:t>
      </w:r>
      <w:r>
        <w:rPr>
          <w:rFonts w:hint="eastAsia"/>
        </w:rPr>
        <w:t>LOID</w:t>
      </w:r>
      <w:r>
        <w:rPr>
          <w:rFonts w:hint="eastAsia"/>
        </w:rPr>
        <w:t>设置页面，将</w:t>
      </w:r>
      <w:r>
        <w:rPr>
          <w:rFonts w:hint="eastAsia"/>
        </w:rPr>
        <w:t>LOID</w:t>
      </w:r>
      <w:r>
        <w:rPr>
          <w:rFonts w:hint="eastAsia"/>
        </w:rPr>
        <w:t>恢复为</w:t>
      </w:r>
      <w:r>
        <w:rPr>
          <w:rFonts w:hint="eastAsia"/>
        </w:rPr>
        <w:t>PON MAC</w:t>
      </w:r>
      <w:r>
        <w:rPr>
          <w:rFonts w:hint="eastAsia"/>
        </w:rPr>
        <w:t>。</w:t>
      </w:r>
    </w:p>
    <w:p w:rsidR="000008DC" w:rsidRDefault="000008DC" w:rsidP="000008DC">
      <w:pPr>
        <w:pStyle w:val="af8"/>
        <w:numPr>
          <w:ilvl w:val="0"/>
          <w:numId w:val="36"/>
        </w:numPr>
        <w:spacing w:line="360" w:lineRule="atLeast"/>
        <w:ind w:firstLineChars="0"/>
      </w:pPr>
      <w:r>
        <w:rPr>
          <w:rFonts w:hint="eastAsia"/>
        </w:rPr>
        <w:t>进入清空配置的</w:t>
      </w:r>
      <w:r>
        <w:rPr>
          <w:rFonts w:hint="eastAsia"/>
        </w:rPr>
        <w:t>Web</w:t>
      </w:r>
      <w:r>
        <w:rPr>
          <w:rFonts w:hint="eastAsia"/>
        </w:rPr>
        <w:t>页面，进行清空配置操作。</w:t>
      </w:r>
    </w:p>
    <w:p w:rsidR="000008DC" w:rsidRPr="000008DC" w:rsidRDefault="000008DC" w:rsidP="000008DC">
      <w:pPr>
        <w:pStyle w:val="af8"/>
        <w:numPr>
          <w:ilvl w:val="0"/>
          <w:numId w:val="36"/>
        </w:numPr>
        <w:spacing w:line="360" w:lineRule="atLeast"/>
        <w:ind w:firstLineChars="0"/>
      </w:pPr>
      <w:r>
        <w:rPr>
          <w:rFonts w:hint="eastAsia"/>
        </w:rPr>
        <w:t>提示</w:t>
      </w:r>
      <w:r w:rsidRPr="00B1641B">
        <w:rPr>
          <w:rFonts w:hint="eastAsia"/>
        </w:rPr>
        <w:t>提示用户清零成功或失败</w:t>
      </w:r>
      <w:r>
        <w:rPr>
          <w:rFonts w:hint="eastAsia"/>
        </w:rPr>
        <w:t>。</w:t>
      </w:r>
    </w:p>
    <w:p w:rsidR="000008DC" w:rsidRDefault="000008DC" w:rsidP="000008DC">
      <w:pPr>
        <w:pStyle w:val="af8"/>
        <w:numPr>
          <w:ilvl w:val="0"/>
          <w:numId w:val="36"/>
        </w:numPr>
        <w:spacing w:line="360" w:lineRule="atLeast"/>
        <w:ind w:firstLineChars="0"/>
      </w:pPr>
      <w:r>
        <w:rPr>
          <w:rFonts w:hint="eastAsia"/>
        </w:rPr>
        <w:t>系统自动重启，</w:t>
      </w:r>
      <w:r>
        <w:t xml:space="preserve"> </w:t>
      </w:r>
    </w:p>
    <w:p w:rsidR="00E2144B" w:rsidRPr="00E2144B" w:rsidRDefault="0086230E" w:rsidP="00E2144B">
      <w:pPr>
        <w:pStyle w:val="af8"/>
        <w:widowControl/>
        <w:numPr>
          <w:ilvl w:val="0"/>
          <w:numId w:val="12"/>
        </w:numPr>
        <w:spacing w:before="120" w:after="120" w:line="360" w:lineRule="atLeast"/>
        <w:ind w:firstLineChars="0"/>
        <w:outlineLvl w:val="1"/>
        <w:rPr>
          <w:sz w:val="28"/>
          <w:szCs w:val="28"/>
        </w:rPr>
      </w:pPr>
      <w:bookmarkStart w:id="19" w:name="_Toc353869739"/>
      <w:r>
        <w:rPr>
          <w:rFonts w:hint="eastAsia"/>
          <w:sz w:val="28"/>
          <w:szCs w:val="28"/>
        </w:rPr>
        <w:t>对</w:t>
      </w:r>
      <w:r>
        <w:rPr>
          <w:rFonts w:hint="eastAsia"/>
          <w:sz w:val="28"/>
          <w:szCs w:val="28"/>
        </w:rPr>
        <w:t>E8C</w:t>
      </w:r>
      <w:r w:rsidR="00B1268B">
        <w:rPr>
          <w:rFonts w:hint="eastAsia"/>
          <w:sz w:val="28"/>
          <w:szCs w:val="28"/>
        </w:rPr>
        <w:t xml:space="preserve"> V3.0</w:t>
      </w:r>
      <w:r>
        <w:rPr>
          <w:rFonts w:hint="eastAsia"/>
          <w:sz w:val="28"/>
          <w:szCs w:val="28"/>
        </w:rPr>
        <w:t>设备的清零</w:t>
      </w:r>
      <w:bookmarkEnd w:id="19"/>
    </w:p>
    <w:p w:rsidR="00A84B7D" w:rsidRDefault="00E607E8" w:rsidP="00A84B7D">
      <w:pPr>
        <w:pStyle w:val="af8"/>
        <w:spacing w:line="360" w:lineRule="atLeast"/>
        <w:ind w:leftChars="200" w:left="420" w:firstLineChars="150" w:firstLine="315"/>
        <w:rPr>
          <w:rFonts w:ascii="Arial" w:hAnsi="Arial"/>
          <w:szCs w:val="21"/>
        </w:rPr>
      </w:pPr>
      <w:r>
        <w:rPr>
          <w:rFonts w:ascii="Arial" w:hAnsi="Arial" w:hint="eastAsia"/>
          <w:szCs w:val="21"/>
        </w:rPr>
        <w:lastRenderedPageBreak/>
        <w:t>对</w:t>
      </w:r>
      <w:r>
        <w:rPr>
          <w:rFonts w:ascii="Arial" w:hAnsi="Arial" w:hint="eastAsia"/>
          <w:szCs w:val="21"/>
        </w:rPr>
        <w:t>E8C</w:t>
      </w:r>
      <w:r w:rsidR="000008DC">
        <w:rPr>
          <w:rFonts w:ascii="Arial" w:hAnsi="Arial" w:hint="eastAsia"/>
          <w:szCs w:val="21"/>
        </w:rPr>
        <w:t xml:space="preserve"> V3.0</w:t>
      </w:r>
      <w:r>
        <w:rPr>
          <w:rFonts w:ascii="Arial" w:hAnsi="Arial" w:hint="eastAsia"/>
          <w:szCs w:val="21"/>
        </w:rPr>
        <w:t>设备的清零主要是</w:t>
      </w:r>
      <w:r>
        <w:rPr>
          <w:rFonts w:ascii="Arial" w:hAnsi="Arial" w:hint="eastAsia"/>
          <w:szCs w:val="21"/>
        </w:rPr>
        <w:t>telnet</w:t>
      </w:r>
      <w:r>
        <w:rPr>
          <w:rFonts w:ascii="Arial" w:hAnsi="Arial" w:hint="eastAsia"/>
          <w:szCs w:val="21"/>
        </w:rPr>
        <w:t>登录设备后，发送</w:t>
      </w:r>
      <w:r>
        <w:rPr>
          <w:rFonts w:ascii="Arial" w:hAnsi="Arial" w:hint="eastAsia"/>
          <w:szCs w:val="21"/>
        </w:rPr>
        <w:t>telnet</w:t>
      </w:r>
      <w:r>
        <w:rPr>
          <w:rFonts w:ascii="Arial" w:hAnsi="Arial" w:hint="eastAsia"/>
          <w:szCs w:val="21"/>
        </w:rPr>
        <w:t>命令进行注册用</w:t>
      </w:r>
      <w:r>
        <w:rPr>
          <w:rFonts w:ascii="Arial" w:hAnsi="Arial" w:hint="eastAsia"/>
          <w:szCs w:val="21"/>
        </w:rPr>
        <w:t>LOID</w:t>
      </w:r>
      <w:r>
        <w:rPr>
          <w:rFonts w:ascii="Arial" w:hAnsi="Arial" w:hint="eastAsia"/>
          <w:szCs w:val="21"/>
        </w:rPr>
        <w:t>的清空和用户配置的清空，然后重启。</w:t>
      </w:r>
      <w:r w:rsidR="00901953">
        <w:rPr>
          <w:rFonts w:ascii="Arial" w:hAnsi="Arial" w:hint="eastAsia"/>
          <w:szCs w:val="21"/>
        </w:rPr>
        <w:t>具体步骤如下：</w:t>
      </w:r>
    </w:p>
    <w:p w:rsidR="00901953" w:rsidRDefault="00E607E8" w:rsidP="00E607E8">
      <w:pPr>
        <w:pStyle w:val="af8"/>
        <w:numPr>
          <w:ilvl w:val="4"/>
          <w:numId w:val="9"/>
        </w:numPr>
        <w:spacing w:line="360" w:lineRule="atLeas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Telnet登录设备。支持三组用户名密码</w:t>
      </w:r>
      <w:r w:rsidR="00F00E03" w:rsidRPr="00F00E03">
        <w:rPr>
          <w:rFonts w:ascii="宋体" w:hAnsi="宋体" w:hint="eastAsia"/>
          <w:szCs w:val="21"/>
        </w:rPr>
        <w:t>（root/Zte521</w:t>
      </w:r>
      <w:r w:rsidR="00F00E03">
        <w:rPr>
          <w:rFonts w:ascii="宋体" w:hAnsi="宋体" w:hint="eastAsia"/>
          <w:szCs w:val="21"/>
        </w:rPr>
        <w:t>,</w:t>
      </w:r>
      <w:r w:rsidR="00F00E03" w:rsidRPr="00F00E03">
        <w:rPr>
          <w:rFonts w:ascii="宋体" w:hAnsi="宋体" w:hint="eastAsia"/>
          <w:szCs w:val="21"/>
        </w:rPr>
        <w:t xml:space="preserve"> root/</w:t>
      </w:r>
      <w:proofErr w:type="spellStart"/>
      <w:r w:rsidR="00F00E03" w:rsidRPr="00F00E03">
        <w:rPr>
          <w:rFonts w:ascii="宋体" w:hAnsi="宋体" w:hint="eastAsia"/>
          <w:szCs w:val="21"/>
        </w:rPr>
        <w:t>telecomadmin,root</w:t>
      </w:r>
      <w:proofErr w:type="spellEnd"/>
      <w:r w:rsidR="00F00E03" w:rsidRPr="00F00E03">
        <w:rPr>
          <w:rFonts w:ascii="宋体" w:hAnsi="宋体" w:hint="eastAsia"/>
          <w:szCs w:val="21"/>
        </w:rPr>
        <w:t>/root）</w:t>
      </w:r>
      <w:r>
        <w:rPr>
          <w:rFonts w:ascii="宋体" w:hAnsi="宋体" w:hint="eastAsia"/>
          <w:szCs w:val="21"/>
        </w:rPr>
        <w:t>，依次用三组用户名密码去登录设备，直至登录成功为止。如果</w:t>
      </w:r>
      <w:r w:rsidR="005D481A">
        <w:rPr>
          <w:rFonts w:ascii="宋体" w:hAnsi="宋体" w:hint="eastAsia"/>
          <w:szCs w:val="21"/>
        </w:rPr>
        <w:t>登录三次均失败，请在配置文件</w:t>
      </w:r>
      <w:r w:rsidR="007B3906">
        <w:rPr>
          <w:rFonts w:ascii="宋体" w:hAnsi="宋体" w:hint="eastAsia"/>
          <w:szCs w:val="21"/>
        </w:rPr>
        <w:t>MAoC.ini</w:t>
      </w:r>
      <w:r w:rsidR="005D481A">
        <w:rPr>
          <w:rFonts w:ascii="宋体" w:hAnsi="宋体" w:hint="eastAsia"/>
          <w:szCs w:val="21"/>
        </w:rPr>
        <w:t>中修改用户名密码。</w:t>
      </w:r>
    </w:p>
    <w:p w:rsidR="005D481A" w:rsidRDefault="002C0A4E" w:rsidP="002C0A4E">
      <w:pPr>
        <w:pStyle w:val="af8"/>
        <w:numPr>
          <w:ilvl w:val="4"/>
          <w:numId w:val="9"/>
        </w:numPr>
        <w:spacing w:line="360" w:lineRule="atLeas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发送</w:t>
      </w:r>
      <w:r w:rsidR="002C3F15">
        <w:rPr>
          <w:rFonts w:ascii="宋体" w:hAnsi="宋体" w:hint="eastAsia"/>
          <w:szCs w:val="21"/>
        </w:rPr>
        <w:t>查看注册用PONLOID命令</w:t>
      </w:r>
      <w:r>
        <w:rPr>
          <w:rFonts w:ascii="宋体" w:hAnsi="宋体" w:hint="eastAsia"/>
          <w:szCs w:val="21"/>
        </w:rPr>
        <w:t>。进行清空注册用LOID。</w:t>
      </w:r>
    </w:p>
    <w:p w:rsidR="00561769" w:rsidRPr="00561769" w:rsidRDefault="002C0A4E" w:rsidP="00561769">
      <w:pPr>
        <w:pStyle w:val="af8"/>
        <w:numPr>
          <w:ilvl w:val="4"/>
          <w:numId w:val="9"/>
        </w:numPr>
        <w:spacing w:line="360" w:lineRule="atLeas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发送</w:t>
      </w:r>
      <w:r w:rsidR="002C3F15">
        <w:rPr>
          <w:rFonts w:ascii="宋体" w:hAnsi="宋体" w:hint="eastAsia"/>
          <w:szCs w:val="21"/>
        </w:rPr>
        <w:t>清空用户配置命令</w:t>
      </w:r>
      <w:r>
        <w:rPr>
          <w:rFonts w:ascii="宋体" w:hAnsi="宋体" w:hint="eastAsia"/>
          <w:szCs w:val="21"/>
        </w:rPr>
        <w:t>。</w:t>
      </w:r>
    </w:p>
    <w:p w:rsidR="00561769" w:rsidRDefault="00561769" w:rsidP="002C0A4E">
      <w:pPr>
        <w:pStyle w:val="af8"/>
        <w:numPr>
          <w:ilvl w:val="4"/>
          <w:numId w:val="9"/>
        </w:numPr>
        <w:spacing w:line="360" w:lineRule="atLeas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发送reboot命令，设备进行重启。</w:t>
      </w:r>
    </w:p>
    <w:p w:rsidR="00B1641B" w:rsidRDefault="00B1641B" w:rsidP="002C0A4E">
      <w:pPr>
        <w:pStyle w:val="af8"/>
        <w:numPr>
          <w:ilvl w:val="4"/>
          <w:numId w:val="9"/>
        </w:numPr>
        <w:spacing w:line="360" w:lineRule="atLeast"/>
        <w:ind w:firstLineChars="0"/>
        <w:rPr>
          <w:rFonts w:ascii="宋体" w:hAnsi="宋体"/>
          <w:szCs w:val="21"/>
        </w:rPr>
      </w:pPr>
      <w:r w:rsidRPr="00B1641B">
        <w:rPr>
          <w:rFonts w:ascii="宋体" w:hAnsi="宋体" w:hint="eastAsia"/>
          <w:szCs w:val="21"/>
        </w:rPr>
        <w:t>提示提示用户清零成功或失败。</w:t>
      </w:r>
    </w:p>
    <w:p w:rsidR="009048CA" w:rsidRPr="00B1641B" w:rsidRDefault="009048CA" w:rsidP="00B1641B">
      <w:pPr>
        <w:spacing w:line="360" w:lineRule="atLeast"/>
        <w:ind w:left="567"/>
        <w:rPr>
          <w:rFonts w:ascii="宋体" w:hAnsi="宋体"/>
          <w:szCs w:val="21"/>
        </w:rPr>
      </w:pPr>
    </w:p>
    <w:p w:rsidR="0072010E" w:rsidRPr="003C61AB" w:rsidRDefault="0072010E" w:rsidP="00CA61F8">
      <w:pPr>
        <w:pStyle w:val="1"/>
        <w:numPr>
          <w:ilvl w:val="1"/>
          <w:numId w:val="9"/>
        </w:numPr>
        <w:spacing w:before="312" w:after="156"/>
        <w:rPr>
          <w:rFonts w:ascii="Verdana" w:hAnsi="Verdana"/>
          <w:sz w:val="36"/>
          <w:szCs w:val="36"/>
        </w:rPr>
      </w:pPr>
      <w:bookmarkStart w:id="20" w:name="_Toc353869740"/>
      <w:bookmarkEnd w:id="11"/>
      <w:bookmarkEnd w:id="12"/>
      <w:bookmarkEnd w:id="13"/>
      <w:bookmarkEnd w:id="14"/>
      <w:r>
        <w:rPr>
          <w:rFonts w:ascii="Verdana" w:hAnsi="Verdana" w:hint="eastAsia"/>
          <w:sz w:val="36"/>
          <w:szCs w:val="36"/>
        </w:rPr>
        <w:t>新增功能</w:t>
      </w:r>
      <w:bookmarkEnd w:id="20"/>
    </w:p>
    <w:p w:rsidR="005D45A9" w:rsidRDefault="005D45A9" w:rsidP="00CA61F8">
      <w:pPr>
        <w:pStyle w:val="af8"/>
        <w:widowControl/>
        <w:numPr>
          <w:ilvl w:val="0"/>
          <w:numId w:val="18"/>
        </w:numPr>
        <w:spacing w:before="120" w:after="120" w:line="360" w:lineRule="atLeast"/>
        <w:ind w:firstLineChars="0"/>
        <w:outlineLvl w:val="1"/>
        <w:rPr>
          <w:rFonts w:ascii="Arial" w:hAnsi="Arial"/>
          <w:sz w:val="28"/>
          <w:szCs w:val="28"/>
        </w:rPr>
      </w:pPr>
      <w:bookmarkStart w:id="21" w:name="_Toc326065786"/>
      <w:bookmarkStart w:id="22" w:name="_Toc353869741"/>
      <w:r>
        <w:rPr>
          <w:rFonts w:ascii="Arial" w:hAnsi="Arial" w:hint="eastAsia"/>
          <w:sz w:val="28"/>
          <w:szCs w:val="28"/>
        </w:rPr>
        <w:t>V</w:t>
      </w:r>
      <w:r w:rsidRPr="00DD484A">
        <w:rPr>
          <w:rFonts w:ascii="Arial" w:hAnsi="Arial"/>
          <w:sz w:val="28"/>
          <w:szCs w:val="28"/>
        </w:rPr>
        <w:t>1.0.</w:t>
      </w:r>
      <w:bookmarkEnd w:id="21"/>
      <w:r>
        <w:rPr>
          <w:rFonts w:ascii="Arial" w:hAnsi="Arial" w:hint="eastAsia"/>
          <w:sz w:val="28"/>
          <w:szCs w:val="28"/>
        </w:rPr>
        <w:t>1</w:t>
      </w:r>
      <w:bookmarkEnd w:id="22"/>
    </w:p>
    <w:p w:rsidR="00D84D2F" w:rsidRPr="00987BBC" w:rsidRDefault="00D84D2F" w:rsidP="00D84D2F">
      <w:pPr>
        <w:widowControl/>
        <w:spacing w:before="120" w:after="120" w:line="360" w:lineRule="atLeast"/>
        <w:outlineLvl w:val="1"/>
        <w:rPr>
          <w:rFonts w:ascii="Arial" w:hAnsi="Arial"/>
          <w:sz w:val="28"/>
          <w:szCs w:val="28"/>
        </w:rPr>
      </w:pPr>
    </w:p>
    <w:p w:rsidR="00B72CF5" w:rsidRDefault="00B72CF5" w:rsidP="000D443E">
      <w:pPr>
        <w:pStyle w:val="af8"/>
        <w:spacing w:line="360" w:lineRule="atLeast"/>
        <w:ind w:left="420" w:firstLineChars="0" w:firstLine="0"/>
        <w:rPr>
          <w:rFonts w:ascii="Arial" w:hAnsi="Arial"/>
          <w:szCs w:val="21"/>
        </w:rPr>
      </w:pPr>
    </w:p>
    <w:p w:rsidR="00B72CF5" w:rsidRDefault="00B72CF5" w:rsidP="00CA61F8">
      <w:pPr>
        <w:pStyle w:val="1"/>
        <w:numPr>
          <w:ilvl w:val="1"/>
          <w:numId w:val="9"/>
        </w:numPr>
        <w:spacing w:before="312" w:after="156"/>
        <w:rPr>
          <w:sz w:val="36"/>
          <w:szCs w:val="36"/>
        </w:rPr>
      </w:pPr>
      <w:bookmarkStart w:id="23" w:name="_Toc326065804"/>
      <w:bookmarkStart w:id="24" w:name="_Toc353869742"/>
      <w:r w:rsidRPr="00E02930">
        <w:rPr>
          <w:rFonts w:hint="eastAsia"/>
          <w:sz w:val="36"/>
          <w:szCs w:val="36"/>
        </w:rPr>
        <w:t>解决的问题</w:t>
      </w:r>
      <w:bookmarkEnd w:id="23"/>
      <w:bookmarkEnd w:id="24"/>
    </w:p>
    <w:p w:rsidR="00B72CF5" w:rsidRDefault="00B72CF5" w:rsidP="00CA61F8">
      <w:pPr>
        <w:pStyle w:val="af8"/>
        <w:widowControl/>
        <w:numPr>
          <w:ilvl w:val="0"/>
          <w:numId w:val="20"/>
        </w:numPr>
        <w:spacing w:before="120" w:after="120" w:line="360" w:lineRule="atLeast"/>
        <w:ind w:firstLineChars="0"/>
        <w:outlineLvl w:val="1"/>
        <w:rPr>
          <w:rFonts w:ascii="Arial" w:hAnsi="Arial"/>
          <w:sz w:val="28"/>
          <w:szCs w:val="28"/>
        </w:rPr>
      </w:pPr>
      <w:bookmarkStart w:id="25" w:name="_Toc326065805"/>
      <w:bookmarkStart w:id="26" w:name="_Toc353869743"/>
      <w:r>
        <w:rPr>
          <w:rFonts w:ascii="Arial" w:hAnsi="Arial" w:hint="eastAsia"/>
          <w:sz w:val="28"/>
          <w:szCs w:val="28"/>
        </w:rPr>
        <w:t>V</w:t>
      </w:r>
      <w:r w:rsidRPr="00DD484A">
        <w:rPr>
          <w:rFonts w:ascii="Arial" w:hAnsi="Arial"/>
          <w:sz w:val="28"/>
          <w:szCs w:val="28"/>
        </w:rPr>
        <w:t>1.0.</w:t>
      </w:r>
      <w:bookmarkEnd w:id="25"/>
      <w:r w:rsidR="00502C9E">
        <w:rPr>
          <w:rFonts w:ascii="Arial" w:hAnsi="Arial" w:hint="eastAsia"/>
          <w:sz w:val="28"/>
          <w:szCs w:val="28"/>
        </w:rPr>
        <w:t>1</w:t>
      </w:r>
      <w:bookmarkEnd w:id="26"/>
    </w:p>
    <w:p w:rsidR="006A660A" w:rsidRPr="00D66398" w:rsidRDefault="006A660A" w:rsidP="002217BF">
      <w:pPr>
        <w:widowControl/>
        <w:spacing w:before="120" w:after="120" w:line="360" w:lineRule="atLeast"/>
        <w:outlineLvl w:val="2"/>
        <w:rPr>
          <w:rFonts w:ascii="Arial" w:hAnsi="Arial"/>
          <w:szCs w:val="21"/>
        </w:rPr>
      </w:pPr>
    </w:p>
    <w:sectPr w:rsidR="006A660A" w:rsidRPr="00D66398" w:rsidSect="00C2227B">
      <w:pgSz w:w="11906" w:h="16838" w:code="9"/>
      <w:pgMar w:top="1440" w:right="1797" w:bottom="1440" w:left="1797" w:header="924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  <wne:toolbarData r:id="rId1"/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gBoiDxohVFja4dl" wne:acdName="acd3" wne:fciIndexBasedOn="0065"/>
    <wne:acd wne:argValue="AgBoiJiY6Gw=" wne:acdName="acd4" wne:fciIndexBasedOn="0065"/>
    <wne:acd wne:argValue="AgBoiDRZh2VXWw==" wne:acdName="acd5" wne:fciIndexBasedOn="0065"/>
    <wne:acd wne:argValue="AgDQYzp5B2iYmA==" wne:acdName="acd6" wne:fciIndexBasedOn="0065"/>
    <wne:acd wne:argValue="AgDQYzp5Y2uHZQ==" wne:acdName="acd7" wne:fciIndexBasedOn="0065"/>
    <wne:acd wne:argValue="AgCHZWNoDVTweQ==" wne:acdName="acd8" wne:fciIndexBasedOn="0065"/>
    <wne:acd wne:argValue="AgBja4dlKwA=" wne:acdName="acd9" wne:fciIndexBasedOn="0065"/>
    <wne:acd wne:argValue="AgDobA9hB2iYmA==" wne:acdName="acd10" wne:fciIndexBasedOn="0065"/>
    <wne:acd wne:argValue="AgDobA9hY2uHZQ==" wne:acdName="acd11" wne:fciIndexBasedOn="0065"/>
    <wne:acd wne:argValue="AgBcTwWA" wne:acdName="acd12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49C" w:rsidRDefault="00CE149C">
      <w:r>
        <w:separator/>
      </w:r>
    </w:p>
  </w:endnote>
  <w:endnote w:type="continuationSeparator" w:id="0">
    <w:p w:rsidR="00CE149C" w:rsidRDefault="00CE1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49C" w:rsidRDefault="00CE149C">
      <w:r>
        <w:separator/>
      </w:r>
    </w:p>
  </w:footnote>
  <w:footnote w:type="continuationSeparator" w:id="0">
    <w:p w:rsidR="00CE149C" w:rsidRDefault="00CE14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>
        <v:imagedata r:id="rId1" o:title="MCj03463170000[1]"/>
      </v:shape>
    </w:pict>
  </w:numPicBullet>
  <w:abstractNum w:abstractNumId="0">
    <w:nsid w:val="014D1271"/>
    <w:multiLevelType w:val="hybridMultilevel"/>
    <w:tmpl w:val="771E5452"/>
    <w:lvl w:ilvl="0" w:tplc="85A8E3CA">
      <w:start w:val="2"/>
      <w:numFmt w:val="bullet"/>
      <w:pStyle w:val="a"/>
      <w:lvlText w:val=""/>
      <w:lvlJc w:val="left"/>
      <w:pPr>
        <w:tabs>
          <w:tab w:val="num" w:pos="420"/>
        </w:tabs>
        <w:ind w:left="2436" w:hanging="735"/>
      </w:pPr>
      <w:rPr>
        <w:rFonts w:ascii="Wingdings" w:eastAsia="黑体" w:hAnsi="Wingdings" w:cs="Times New Roman" w:hint="default"/>
        <w:sz w:val="44"/>
      </w:rPr>
    </w:lvl>
    <w:lvl w:ilvl="1" w:tplc="5A3AD048">
      <w:start w:val="1"/>
      <w:numFmt w:val="decimal"/>
      <w:lvlText w:val="%2."/>
      <w:lvlJc w:val="left"/>
      <w:pPr>
        <w:tabs>
          <w:tab w:val="num" w:pos="2541"/>
        </w:tabs>
        <w:ind w:left="2541" w:hanging="420"/>
      </w:pPr>
      <w:rPr>
        <w:rFonts w:hint="eastAsia"/>
        <w:sz w:val="21"/>
      </w:rPr>
    </w:lvl>
    <w:lvl w:ilvl="2" w:tplc="33664F6A">
      <w:start w:val="1"/>
      <w:numFmt w:val="decimal"/>
      <w:lvlText w:val="%3."/>
      <w:lvlJc w:val="left"/>
      <w:pPr>
        <w:tabs>
          <w:tab w:val="num" w:pos="2961"/>
        </w:tabs>
        <w:ind w:left="2961" w:hanging="420"/>
      </w:pPr>
      <w:rPr>
        <w:rFonts w:hint="eastAsia"/>
        <w:sz w:val="18"/>
      </w:rPr>
    </w:lvl>
    <w:lvl w:ilvl="3" w:tplc="F080F664">
      <w:start w:val="1"/>
      <w:numFmt w:val="decimal"/>
      <w:lvlText w:val="%4."/>
      <w:lvlJc w:val="left"/>
      <w:pPr>
        <w:tabs>
          <w:tab w:val="num" w:pos="3381"/>
        </w:tabs>
        <w:ind w:left="3381" w:hanging="420"/>
      </w:pPr>
      <w:rPr>
        <w:rFonts w:hint="eastAsia"/>
        <w:sz w:val="18"/>
      </w:rPr>
    </w:lvl>
    <w:lvl w:ilvl="4" w:tplc="04090003" w:tentative="1">
      <w:start w:val="1"/>
      <w:numFmt w:val="bullet"/>
      <w:lvlText w:val=""/>
      <w:lvlJc w:val="left"/>
      <w:pPr>
        <w:tabs>
          <w:tab w:val="num" w:pos="3801"/>
        </w:tabs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221"/>
        </w:tabs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641"/>
        </w:tabs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061"/>
        </w:tabs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81"/>
        </w:tabs>
        <w:ind w:left="5481" w:hanging="420"/>
      </w:pPr>
      <w:rPr>
        <w:rFonts w:ascii="Wingdings" w:hAnsi="Wingdings" w:hint="default"/>
      </w:rPr>
    </w:lvl>
  </w:abstractNum>
  <w:abstractNum w:abstractNumId="1">
    <w:nsid w:val="02553182"/>
    <w:multiLevelType w:val="multilevel"/>
    <w:tmpl w:val="63CAA9C4"/>
    <w:lvl w:ilvl="0">
      <w:start w:val="2"/>
      <w:numFmt w:val="bullet"/>
      <w:lvlText w:val=""/>
      <w:lvlJc w:val="left"/>
      <w:pPr>
        <w:tabs>
          <w:tab w:val="num" w:pos="420"/>
        </w:tabs>
        <w:ind w:left="2436" w:hanging="735"/>
      </w:pPr>
      <w:rPr>
        <w:rFonts w:ascii="Wingdings" w:eastAsia="黑体" w:hAnsi="Wingdings" w:cs="Times New Roman" w:hint="default"/>
        <w:sz w:val="44"/>
      </w:rPr>
    </w:lvl>
    <w:lvl w:ilvl="1">
      <w:start w:val="1"/>
      <w:numFmt w:val="decimal"/>
      <w:lvlText w:val="(%2)"/>
      <w:lvlJc w:val="left"/>
      <w:pPr>
        <w:tabs>
          <w:tab w:val="num" w:pos="2541"/>
        </w:tabs>
        <w:ind w:left="2541" w:hanging="420"/>
      </w:pPr>
      <w:rPr>
        <w:rFonts w:hint="eastAsia"/>
        <w:sz w:val="21"/>
      </w:rPr>
    </w:lvl>
    <w:lvl w:ilvl="2">
      <w:start w:val="1"/>
      <w:numFmt w:val="bullet"/>
      <w:pStyle w:val="3"/>
      <w:lvlText w:val=""/>
      <w:lvlJc w:val="left"/>
      <w:pPr>
        <w:tabs>
          <w:tab w:val="num" w:pos="2961"/>
        </w:tabs>
        <w:ind w:left="2961" w:hanging="420"/>
      </w:pPr>
      <w:rPr>
        <w:rFonts w:ascii="Wingdings" w:hAnsi="Wingdings" w:hint="default"/>
      </w:rPr>
    </w:lvl>
    <w:lvl w:ilvl="3">
      <w:start w:val="1"/>
      <w:numFmt w:val="lowerRoman"/>
      <w:lvlText w:val="%4."/>
      <w:lvlJc w:val="right"/>
      <w:pPr>
        <w:tabs>
          <w:tab w:val="num" w:pos="3381"/>
        </w:tabs>
        <w:ind w:left="3381" w:hanging="420"/>
      </w:pPr>
      <w:rPr>
        <w:rFonts w:hint="default"/>
      </w:rPr>
    </w:lvl>
    <w:lvl w:ilvl="4">
      <w:start w:val="1"/>
      <w:numFmt w:val="bullet"/>
      <w:lvlText w:val=""/>
      <w:lvlJc w:val="left"/>
      <w:pPr>
        <w:tabs>
          <w:tab w:val="num" w:pos="3801"/>
        </w:tabs>
        <w:ind w:left="380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4221"/>
        </w:tabs>
        <w:ind w:left="422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4641"/>
        </w:tabs>
        <w:ind w:left="464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5061"/>
        </w:tabs>
        <w:ind w:left="506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5481"/>
        </w:tabs>
        <w:ind w:left="5481" w:hanging="420"/>
      </w:pPr>
      <w:rPr>
        <w:rFonts w:ascii="Wingdings" w:hAnsi="Wingdings" w:hint="default"/>
      </w:rPr>
    </w:lvl>
  </w:abstractNum>
  <w:abstractNum w:abstractNumId="2">
    <w:nsid w:val="056F1CC2"/>
    <w:multiLevelType w:val="hybridMultilevel"/>
    <w:tmpl w:val="C150B1A2"/>
    <w:lvl w:ilvl="0" w:tplc="0180F8E2">
      <w:start w:val="1"/>
      <w:numFmt w:val="decimal"/>
      <w:pStyle w:val="a0"/>
      <w:lvlText w:val="Table %1"/>
      <w:lvlJc w:val="left"/>
      <w:pPr>
        <w:tabs>
          <w:tab w:val="num" w:pos="567"/>
        </w:tabs>
        <w:ind w:left="567" w:hanging="567"/>
      </w:pPr>
      <w:rPr>
        <w:rFonts w:eastAsia="黑体" w:hint="eastAsia"/>
        <w:b/>
        <w:i/>
        <w:snapToGrid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5D29CB"/>
    <w:multiLevelType w:val="hybridMultilevel"/>
    <w:tmpl w:val="EBA26694"/>
    <w:lvl w:ilvl="0" w:tplc="8CA0667E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0B281DF2"/>
    <w:multiLevelType w:val="hybridMultilevel"/>
    <w:tmpl w:val="A7F4CDC8"/>
    <w:lvl w:ilvl="0" w:tplc="8CA0667E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0DF765FE"/>
    <w:multiLevelType w:val="hybridMultilevel"/>
    <w:tmpl w:val="42460196"/>
    <w:lvl w:ilvl="0" w:tplc="4DA05E10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/>
        <w:b w:val="0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E5F0DE0"/>
    <w:multiLevelType w:val="hybridMultilevel"/>
    <w:tmpl w:val="EBA26694"/>
    <w:lvl w:ilvl="0" w:tplc="8CA0667E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121A24C3"/>
    <w:multiLevelType w:val="hybridMultilevel"/>
    <w:tmpl w:val="3C6A1592"/>
    <w:lvl w:ilvl="0" w:tplc="0409000B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15" w:hanging="420"/>
      </w:pPr>
      <w:rPr>
        <w:rFonts w:ascii="Wingdings" w:hAnsi="Wingdings" w:hint="default"/>
      </w:rPr>
    </w:lvl>
  </w:abstractNum>
  <w:abstractNum w:abstractNumId="8">
    <w:nsid w:val="18D67244"/>
    <w:multiLevelType w:val="hybridMultilevel"/>
    <w:tmpl w:val="EBA26694"/>
    <w:lvl w:ilvl="0" w:tplc="8CA0667E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33C634C"/>
    <w:multiLevelType w:val="hybridMultilevel"/>
    <w:tmpl w:val="EBA26694"/>
    <w:lvl w:ilvl="0" w:tplc="8CA0667E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5740663"/>
    <w:multiLevelType w:val="hybridMultilevel"/>
    <w:tmpl w:val="EBA26694"/>
    <w:lvl w:ilvl="0" w:tplc="8CA0667E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2B7A22FC"/>
    <w:multiLevelType w:val="hybridMultilevel"/>
    <w:tmpl w:val="B2527B6E"/>
    <w:lvl w:ilvl="0" w:tplc="04090011">
      <w:start w:val="1"/>
      <w:numFmt w:val="decimal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>
    <w:nsid w:val="2C5159DA"/>
    <w:multiLevelType w:val="hybridMultilevel"/>
    <w:tmpl w:val="EBA26694"/>
    <w:lvl w:ilvl="0" w:tplc="8CA0667E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2CB42DF3"/>
    <w:multiLevelType w:val="multilevel"/>
    <w:tmpl w:val="F37A3A70"/>
    <w:lvl w:ilvl="0">
      <w:start w:val="1"/>
      <w:numFmt w:val="decimal"/>
      <w:pStyle w:val="1"/>
      <w:suff w:val="nothing"/>
      <w:lvlText w:val="Chapter %1  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6"/>
        <w:szCs w:val="36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284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pStyle w:val="30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pStyle w:val="4"/>
      <w:suff w:val="nothing"/>
      <w:lvlText w:val="%4. "/>
      <w:lvlJc w:val="left"/>
      <w:pPr>
        <w:ind w:left="1134" w:hanging="170"/>
      </w:pPr>
      <w:rPr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559"/>
        </w:tabs>
        <w:ind w:left="1559" w:hanging="425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1134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1134" w:firstLine="0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14">
    <w:nsid w:val="3072426C"/>
    <w:multiLevelType w:val="hybridMultilevel"/>
    <w:tmpl w:val="EBA26694"/>
    <w:lvl w:ilvl="0" w:tplc="27A0907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875E9760" w:tentative="1">
      <w:start w:val="1"/>
      <w:numFmt w:val="lowerLetter"/>
      <w:lvlText w:val="%2)"/>
      <w:lvlJc w:val="left"/>
      <w:pPr>
        <w:ind w:left="1260" w:hanging="420"/>
      </w:pPr>
    </w:lvl>
    <w:lvl w:ilvl="2" w:tplc="DE643848" w:tentative="1">
      <w:start w:val="1"/>
      <w:numFmt w:val="lowerRoman"/>
      <w:lvlText w:val="%3."/>
      <w:lvlJc w:val="right"/>
      <w:pPr>
        <w:ind w:left="1680" w:hanging="420"/>
      </w:pPr>
    </w:lvl>
    <w:lvl w:ilvl="3" w:tplc="6F3A68F4" w:tentative="1">
      <w:start w:val="1"/>
      <w:numFmt w:val="decimal"/>
      <w:lvlText w:val="%4."/>
      <w:lvlJc w:val="left"/>
      <w:pPr>
        <w:ind w:left="2100" w:hanging="420"/>
      </w:pPr>
    </w:lvl>
    <w:lvl w:ilvl="4" w:tplc="F8EC38F0" w:tentative="1">
      <w:start w:val="1"/>
      <w:numFmt w:val="lowerLetter"/>
      <w:lvlText w:val="%5)"/>
      <w:lvlJc w:val="left"/>
      <w:pPr>
        <w:ind w:left="2520" w:hanging="420"/>
      </w:pPr>
    </w:lvl>
    <w:lvl w:ilvl="5" w:tplc="A6C2F914" w:tentative="1">
      <w:start w:val="1"/>
      <w:numFmt w:val="lowerRoman"/>
      <w:lvlText w:val="%6."/>
      <w:lvlJc w:val="right"/>
      <w:pPr>
        <w:ind w:left="2940" w:hanging="420"/>
      </w:pPr>
    </w:lvl>
    <w:lvl w:ilvl="6" w:tplc="2F52B16C" w:tentative="1">
      <w:start w:val="1"/>
      <w:numFmt w:val="decimal"/>
      <w:lvlText w:val="%7."/>
      <w:lvlJc w:val="left"/>
      <w:pPr>
        <w:ind w:left="3360" w:hanging="420"/>
      </w:pPr>
    </w:lvl>
    <w:lvl w:ilvl="7" w:tplc="0D7A40DA" w:tentative="1">
      <w:start w:val="1"/>
      <w:numFmt w:val="lowerLetter"/>
      <w:lvlText w:val="%8)"/>
      <w:lvlJc w:val="left"/>
      <w:pPr>
        <w:ind w:left="3780" w:hanging="420"/>
      </w:pPr>
    </w:lvl>
    <w:lvl w:ilvl="8" w:tplc="396AE42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31A71AA7"/>
    <w:multiLevelType w:val="hybridMultilevel"/>
    <w:tmpl w:val="42460196"/>
    <w:lvl w:ilvl="0" w:tplc="8CA0667E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/>
        <w:b w:val="0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1E022D9"/>
    <w:multiLevelType w:val="hybridMultilevel"/>
    <w:tmpl w:val="EBA26694"/>
    <w:lvl w:ilvl="0" w:tplc="8CA0667E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3E96487A"/>
    <w:multiLevelType w:val="hybridMultilevel"/>
    <w:tmpl w:val="5C8A6CC8"/>
    <w:lvl w:ilvl="0" w:tplc="04090011">
      <w:start w:val="1"/>
      <w:numFmt w:val="bullet"/>
      <w:pStyle w:val="a1"/>
      <w:lvlText w:val=""/>
      <w:lvlJc w:val="left"/>
      <w:pPr>
        <w:tabs>
          <w:tab w:val="num" w:pos="420"/>
        </w:tabs>
        <w:ind w:left="420" w:hanging="420"/>
      </w:pPr>
      <w:rPr>
        <w:rFonts w:ascii="Symbol" w:eastAsia="宋体" w:hAnsi="Symbol" w:cs="Times New Roman" w:hint="default"/>
        <w:b w:val="0"/>
        <w:i w:val="0"/>
        <w:sz w:val="21"/>
      </w:rPr>
    </w:lvl>
    <w:lvl w:ilvl="1" w:tplc="04090019" w:tentative="1">
      <w:start w:val="1"/>
      <w:numFmt w:val="bullet"/>
      <w:lvlText w:val=""/>
      <w:lvlJc w:val="left"/>
      <w:pPr>
        <w:tabs>
          <w:tab w:val="num" w:pos="2711"/>
        </w:tabs>
        <w:ind w:left="2711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3131"/>
        </w:tabs>
        <w:ind w:left="3131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3551"/>
        </w:tabs>
        <w:ind w:left="3551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3971"/>
        </w:tabs>
        <w:ind w:left="3971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4391"/>
        </w:tabs>
        <w:ind w:left="4391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4811"/>
        </w:tabs>
        <w:ind w:left="4811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5231"/>
        </w:tabs>
        <w:ind w:left="5231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5651"/>
        </w:tabs>
        <w:ind w:left="5651" w:hanging="420"/>
      </w:pPr>
      <w:rPr>
        <w:rFonts w:ascii="Wingdings" w:hAnsi="Wingdings" w:hint="default"/>
      </w:rPr>
    </w:lvl>
  </w:abstractNum>
  <w:abstractNum w:abstractNumId="18">
    <w:nsid w:val="42CA0D98"/>
    <w:multiLevelType w:val="multilevel"/>
    <w:tmpl w:val="C4A0B49E"/>
    <w:lvl w:ilvl="0">
      <w:start w:val="1"/>
      <w:numFmt w:val="decimal"/>
      <w:lvlText w:val="%1."/>
      <w:lvlJc w:val="left"/>
      <w:pPr>
        <w:tabs>
          <w:tab w:val="num" w:pos="845"/>
        </w:tabs>
        <w:ind w:left="845" w:hanging="425"/>
      </w:pPr>
      <w:rPr>
        <w:rFonts w:hint="eastAsia"/>
      </w:rPr>
    </w:lvl>
    <w:lvl w:ilvl="1">
      <w:start w:val="1"/>
      <w:numFmt w:val="decimal"/>
      <w:pStyle w:val="10"/>
      <w:lvlText w:val="%1.%2."/>
      <w:lvlJc w:val="left"/>
      <w:pPr>
        <w:tabs>
          <w:tab w:val="num" w:pos="987"/>
        </w:tabs>
        <w:ind w:left="98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1129"/>
        </w:tabs>
        <w:ind w:left="114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271"/>
        </w:tabs>
        <w:ind w:left="127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12"/>
        </w:tabs>
        <w:ind w:left="141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554"/>
        </w:tabs>
        <w:ind w:left="155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696"/>
        </w:tabs>
        <w:ind w:left="169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838"/>
        </w:tabs>
        <w:ind w:left="183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979"/>
        </w:tabs>
        <w:ind w:left="1979" w:hanging="1559"/>
      </w:pPr>
      <w:rPr>
        <w:rFonts w:hint="eastAsia"/>
      </w:rPr>
    </w:lvl>
  </w:abstractNum>
  <w:abstractNum w:abstractNumId="19">
    <w:nsid w:val="4C686632"/>
    <w:multiLevelType w:val="hybridMultilevel"/>
    <w:tmpl w:val="D54AFFCC"/>
    <w:lvl w:ilvl="0" w:tplc="9A54213E">
      <w:start w:val="8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1C707C1"/>
    <w:multiLevelType w:val="hybridMultilevel"/>
    <w:tmpl w:val="EBA26694"/>
    <w:lvl w:ilvl="0" w:tplc="8CA0667E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57651517"/>
    <w:multiLevelType w:val="hybridMultilevel"/>
    <w:tmpl w:val="7806E23C"/>
    <w:lvl w:ilvl="0" w:tplc="04090011">
      <w:start w:val="1"/>
      <w:numFmt w:val="decimal"/>
      <w:lvlText w:val="%1)"/>
      <w:lvlJc w:val="left"/>
      <w:pPr>
        <w:ind w:left="1590" w:hanging="420"/>
      </w:pPr>
    </w:lvl>
    <w:lvl w:ilvl="1" w:tplc="04090019" w:tentative="1">
      <w:start w:val="1"/>
      <w:numFmt w:val="lowerLetter"/>
      <w:lvlText w:val="%2)"/>
      <w:lvlJc w:val="left"/>
      <w:pPr>
        <w:ind w:left="2010" w:hanging="420"/>
      </w:pPr>
    </w:lvl>
    <w:lvl w:ilvl="2" w:tplc="0409001B" w:tentative="1">
      <w:start w:val="1"/>
      <w:numFmt w:val="lowerRoman"/>
      <w:lvlText w:val="%3."/>
      <w:lvlJc w:val="right"/>
      <w:pPr>
        <w:ind w:left="2430" w:hanging="420"/>
      </w:pPr>
    </w:lvl>
    <w:lvl w:ilvl="3" w:tplc="0409000F" w:tentative="1">
      <w:start w:val="1"/>
      <w:numFmt w:val="decimal"/>
      <w:lvlText w:val="%4."/>
      <w:lvlJc w:val="left"/>
      <w:pPr>
        <w:ind w:left="2850" w:hanging="420"/>
      </w:pPr>
    </w:lvl>
    <w:lvl w:ilvl="4" w:tplc="04090019" w:tentative="1">
      <w:start w:val="1"/>
      <w:numFmt w:val="lowerLetter"/>
      <w:lvlText w:val="%5)"/>
      <w:lvlJc w:val="left"/>
      <w:pPr>
        <w:ind w:left="3270" w:hanging="420"/>
      </w:pPr>
    </w:lvl>
    <w:lvl w:ilvl="5" w:tplc="0409001B" w:tentative="1">
      <w:start w:val="1"/>
      <w:numFmt w:val="lowerRoman"/>
      <w:lvlText w:val="%6."/>
      <w:lvlJc w:val="right"/>
      <w:pPr>
        <w:ind w:left="3690" w:hanging="420"/>
      </w:pPr>
    </w:lvl>
    <w:lvl w:ilvl="6" w:tplc="0409000F" w:tentative="1">
      <w:start w:val="1"/>
      <w:numFmt w:val="decimal"/>
      <w:lvlText w:val="%7."/>
      <w:lvlJc w:val="left"/>
      <w:pPr>
        <w:ind w:left="4110" w:hanging="420"/>
      </w:pPr>
    </w:lvl>
    <w:lvl w:ilvl="7" w:tplc="04090019" w:tentative="1">
      <w:start w:val="1"/>
      <w:numFmt w:val="lowerLetter"/>
      <w:lvlText w:val="%8)"/>
      <w:lvlJc w:val="left"/>
      <w:pPr>
        <w:ind w:left="4530" w:hanging="420"/>
      </w:pPr>
    </w:lvl>
    <w:lvl w:ilvl="8" w:tplc="0409001B" w:tentative="1">
      <w:start w:val="1"/>
      <w:numFmt w:val="lowerRoman"/>
      <w:lvlText w:val="%9."/>
      <w:lvlJc w:val="right"/>
      <w:pPr>
        <w:ind w:left="4950" w:hanging="420"/>
      </w:pPr>
    </w:lvl>
  </w:abstractNum>
  <w:abstractNum w:abstractNumId="22">
    <w:nsid w:val="57A17B14"/>
    <w:multiLevelType w:val="hybridMultilevel"/>
    <w:tmpl w:val="227419B2"/>
    <w:lvl w:ilvl="0" w:tplc="D5D6E94C">
      <w:start w:val="1"/>
      <w:numFmt w:val="chineseCountingThousand"/>
      <w:lvlText w:val="第%1章"/>
      <w:lvlJc w:val="center"/>
      <w:pPr>
        <w:ind w:left="420" w:hanging="420"/>
      </w:pPr>
      <w:rPr>
        <w:rFonts w:hint="eastAsia"/>
      </w:rPr>
    </w:lvl>
    <w:lvl w:ilvl="1" w:tplc="C39E2D96">
      <w:start w:val="1"/>
      <w:numFmt w:val="chineseCountingThousand"/>
      <w:lvlText w:val="第%2章"/>
      <w:lvlJc w:val="center"/>
      <w:pPr>
        <w:ind w:left="840" w:hanging="420"/>
      </w:pPr>
      <w:rPr>
        <w:rFonts w:hint="eastAsia"/>
        <w:lang w:val="en-US"/>
      </w:rPr>
    </w:lvl>
    <w:lvl w:ilvl="2" w:tplc="9DEAB1D0">
      <w:start w:val="1"/>
      <w:numFmt w:val="decimal"/>
      <w:lvlText w:val="%3)"/>
      <w:lvlJc w:val="left"/>
      <w:pPr>
        <w:ind w:left="786" w:hanging="360"/>
      </w:pPr>
      <w:rPr>
        <w:rFonts w:hint="default"/>
      </w:rPr>
    </w:lvl>
    <w:lvl w:ilvl="3" w:tplc="65500818">
      <w:start w:val="1"/>
      <w:numFmt w:val="decimal"/>
      <w:lvlText w:val="%4）"/>
      <w:lvlJc w:val="left"/>
      <w:pPr>
        <w:ind w:left="786" w:hanging="360"/>
      </w:pPr>
      <w:rPr>
        <w:rFonts w:hint="default"/>
      </w:rPr>
    </w:lvl>
    <w:lvl w:ilvl="4" w:tplc="1D5A6B0C">
      <w:start w:val="1"/>
      <w:numFmt w:val="decimalEnclosedCircle"/>
      <w:lvlText w:val="%5"/>
      <w:lvlJc w:val="left"/>
      <w:pPr>
        <w:ind w:left="927" w:hanging="360"/>
      </w:pPr>
      <w:rPr>
        <w:rFonts w:hint="default"/>
      </w:rPr>
    </w:lvl>
    <w:lvl w:ilvl="5" w:tplc="CC44CD2C" w:tentative="1">
      <w:start w:val="1"/>
      <w:numFmt w:val="lowerRoman"/>
      <w:lvlText w:val="%6."/>
      <w:lvlJc w:val="right"/>
      <w:pPr>
        <w:ind w:left="2520" w:hanging="420"/>
      </w:pPr>
    </w:lvl>
    <w:lvl w:ilvl="6" w:tplc="CE16BDDA" w:tentative="1">
      <w:start w:val="1"/>
      <w:numFmt w:val="decimal"/>
      <w:lvlText w:val="%7."/>
      <w:lvlJc w:val="left"/>
      <w:pPr>
        <w:ind w:left="2940" w:hanging="420"/>
      </w:pPr>
    </w:lvl>
    <w:lvl w:ilvl="7" w:tplc="EA28B2B6" w:tentative="1">
      <w:start w:val="1"/>
      <w:numFmt w:val="lowerLetter"/>
      <w:lvlText w:val="%8)"/>
      <w:lvlJc w:val="left"/>
      <w:pPr>
        <w:ind w:left="3360" w:hanging="420"/>
      </w:pPr>
    </w:lvl>
    <w:lvl w:ilvl="8" w:tplc="5E88110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9BA7D73"/>
    <w:multiLevelType w:val="hybridMultilevel"/>
    <w:tmpl w:val="0A22034E"/>
    <w:lvl w:ilvl="0" w:tplc="FEB63EEE">
      <w:start w:val="1"/>
      <w:numFmt w:val="decimal"/>
      <w:lvlText w:val="%1."/>
      <w:lvlJc w:val="left"/>
      <w:pPr>
        <w:ind w:left="420" w:hanging="420"/>
      </w:pPr>
      <w:rPr>
        <w:rFonts w:asciiTheme="minorEastAsia" w:eastAsia="宋体" w:hAnsiTheme="minorEastAsia" w:hint="eastAsia"/>
        <w:b w:val="0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846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B1F7C83"/>
    <w:multiLevelType w:val="hybridMultilevel"/>
    <w:tmpl w:val="ED70682E"/>
    <w:lvl w:ilvl="0" w:tplc="1D5A6B0C">
      <w:start w:val="1"/>
      <w:numFmt w:val="decimalEnclosedCircle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1610D3A"/>
    <w:multiLevelType w:val="hybridMultilevel"/>
    <w:tmpl w:val="A7F4CDC8"/>
    <w:lvl w:ilvl="0" w:tplc="8CA0667E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65CD3E60"/>
    <w:multiLevelType w:val="hybridMultilevel"/>
    <w:tmpl w:val="E708DFAE"/>
    <w:lvl w:ilvl="0" w:tplc="04090011">
      <w:start w:val="1"/>
      <w:numFmt w:val="bullet"/>
      <w:pStyle w:val="a2"/>
      <w:lvlText w:val=""/>
      <w:lvlPicBulletId w:val="0"/>
      <w:lvlJc w:val="left"/>
      <w:pPr>
        <w:tabs>
          <w:tab w:val="num" w:pos="420"/>
        </w:tabs>
        <w:ind w:left="2438" w:hanging="737"/>
      </w:pPr>
      <w:rPr>
        <w:rFonts w:ascii="Symbol" w:hAnsi="Symbol" w:hint="default"/>
        <w:color w:val="auto"/>
        <w:sz w:val="44"/>
      </w:rPr>
    </w:lvl>
    <w:lvl w:ilvl="1" w:tplc="04090019" w:tentative="1">
      <w:start w:val="1"/>
      <w:numFmt w:val="bullet"/>
      <w:lvlText w:val=""/>
      <w:lvlJc w:val="left"/>
      <w:pPr>
        <w:tabs>
          <w:tab w:val="num" w:pos="2541"/>
        </w:tabs>
        <w:ind w:left="2541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2961"/>
        </w:tabs>
        <w:ind w:left="2961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3381"/>
        </w:tabs>
        <w:ind w:left="3381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3801"/>
        </w:tabs>
        <w:ind w:left="3801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4221"/>
        </w:tabs>
        <w:ind w:left="4221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4641"/>
        </w:tabs>
        <w:ind w:left="4641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5061"/>
        </w:tabs>
        <w:ind w:left="5061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5481"/>
        </w:tabs>
        <w:ind w:left="5481" w:hanging="420"/>
      </w:pPr>
      <w:rPr>
        <w:rFonts w:ascii="Wingdings" w:hAnsi="Wingdings" w:hint="default"/>
      </w:rPr>
    </w:lvl>
  </w:abstractNum>
  <w:abstractNum w:abstractNumId="27">
    <w:nsid w:val="6C582FA6"/>
    <w:multiLevelType w:val="hybridMultilevel"/>
    <w:tmpl w:val="A7F4CDC8"/>
    <w:lvl w:ilvl="0" w:tplc="8CA0667E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6C8B6648"/>
    <w:multiLevelType w:val="hybridMultilevel"/>
    <w:tmpl w:val="EBA26694"/>
    <w:lvl w:ilvl="0" w:tplc="8CA0667E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>
    <w:nsid w:val="71144EE7"/>
    <w:multiLevelType w:val="hybridMultilevel"/>
    <w:tmpl w:val="010CA04E"/>
    <w:lvl w:ilvl="0" w:tplc="04090011">
      <w:start w:val="1"/>
      <w:numFmt w:val="decimal"/>
      <w:lvlText w:val="%1)"/>
      <w:lvlJc w:val="left"/>
      <w:pPr>
        <w:ind w:left="1575" w:hanging="420"/>
      </w:pPr>
    </w:lvl>
    <w:lvl w:ilvl="1" w:tplc="04090019" w:tentative="1">
      <w:start w:val="1"/>
      <w:numFmt w:val="lowerLetter"/>
      <w:lvlText w:val="%2)"/>
      <w:lvlJc w:val="left"/>
      <w:pPr>
        <w:ind w:left="1995" w:hanging="420"/>
      </w:pPr>
    </w:lvl>
    <w:lvl w:ilvl="2" w:tplc="0409001B" w:tentative="1">
      <w:start w:val="1"/>
      <w:numFmt w:val="lowerRoman"/>
      <w:lvlText w:val="%3."/>
      <w:lvlJc w:val="right"/>
      <w:pPr>
        <w:ind w:left="2415" w:hanging="420"/>
      </w:pPr>
    </w:lvl>
    <w:lvl w:ilvl="3" w:tplc="0409000F" w:tentative="1">
      <w:start w:val="1"/>
      <w:numFmt w:val="decimal"/>
      <w:lvlText w:val="%4."/>
      <w:lvlJc w:val="left"/>
      <w:pPr>
        <w:ind w:left="2835" w:hanging="420"/>
      </w:pPr>
    </w:lvl>
    <w:lvl w:ilvl="4" w:tplc="04090019" w:tentative="1">
      <w:start w:val="1"/>
      <w:numFmt w:val="lowerLetter"/>
      <w:lvlText w:val="%5)"/>
      <w:lvlJc w:val="left"/>
      <w:pPr>
        <w:ind w:left="3255" w:hanging="420"/>
      </w:pPr>
    </w:lvl>
    <w:lvl w:ilvl="5" w:tplc="0409001B" w:tentative="1">
      <w:start w:val="1"/>
      <w:numFmt w:val="lowerRoman"/>
      <w:lvlText w:val="%6."/>
      <w:lvlJc w:val="right"/>
      <w:pPr>
        <w:ind w:left="3675" w:hanging="420"/>
      </w:pPr>
    </w:lvl>
    <w:lvl w:ilvl="6" w:tplc="0409000F" w:tentative="1">
      <w:start w:val="1"/>
      <w:numFmt w:val="decimal"/>
      <w:lvlText w:val="%7."/>
      <w:lvlJc w:val="left"/>
      <w:pPr>
        <w:ind w:left="4095" w:hanging="420"/>
      </w:pPr>
    </w:lvl>
    <w:lvl w:ilvl="7" w:tplc="04090019" w:tentative="1">
      <w:start w:val="1"/>
      <w:numFmt w:val="lowerLetter"/>
      <w:lvlText w:val="%8)"/>
      <w:lvlJc w:val="left"/>
      <w:pPr>
        <w:ind w:left="4515" w:hanging="420"/>
      </w:pPr>
    </w:lvl>
    <w:lvl w:ilvl="8" w:tplc="0409001B" w:tentative="1">
      <w:start w:val="1"/>
      <w:numFmt w:val="lowerRoman"/>
      <w:lvlText w:val="%9."/>
      <w:lvlJc w:val="right"/>
      <w:pPr>
        <w:ind w:left="4935" w:hanging="420"/>
      </w:pPr>
    </w:lvl>
  </w:abstractNum>
  <w:abstractNum w:abstractNumId="30">
    <w:nsid w:val="71C8586A"/>
    <w:multiLevelType w:val="hybridMultilevel"/>
    <w:tmpl w:val="4A9482F8"/>
    <w:lvl w:ilvl="0" w:tplc="009EF118">
      <w:start w:val="1"/>
      <w:numFmt w:val="decimal"/>
      <w:lvlText w:val="%1."/>
      <w:lvlJc w:val="left"/>
      <w:pPr>
        <w:ind w:left="420" w:hanging="420"/>
      </w:pPr>
      <w:rPr>
        <w:rFonts w:asciiTheme="minorEastAsia" w:eastAsia="宋体" w:hAnsiTheme="minorEastAsia" w:hint="eastAsia"/>
        <w:b w:val="0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6555B28"/>
    <w:multiLevelType w:val="hybridMultilevel"/>
    <w:tmpl w:val="C7D82CCC"/>
    <w:lvl w:ilvl="0" w:tplc="04824574">
      <w:start w:val="1"/>
      <w:numFmt w:val="decimalEnclosedCircle"/>
      <w:lvlText w:val="%1"/>
      <w:lvlJc w:val="left"/>
      <w:pPr>
        <w:ind w:left="1095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</w:lvl>
  </w:abstractNum>
  <w:abstractNum w:abstractNumId="32">
    <w:nsid w:val="76556F3C"/>
    <w:multiLevelType w:val="hybridMultilevel"/>
    <w:tmpl w:val="EBA26694"/>
    <w:lvl w:ilvl="0" w:tplc="8CA0667E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>
    <w:nsid w:val="77652FEE"/>
    <w:multiLevelType w:val="hybridMultilevel"/>
    <w:tmpl w:val="EBA26694"/>
    <w:lvl w:ilvl="0" w:tplc="8CA0667E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>
    <w:nsid w:val="797C4DF5"/>
    <w:multiLevelType w:val="hybridMultilevel"/>
    <w:tmpl w:val="4C920298"/>
    <w:lvl w:ilvl="0" w:tplc="2B165B20">
      <w:start w:val="1"/>
      <w:numFmt w:val="decimal"/>
      <w:lvlText w:val="（%1）"/>
      <w:lvlJc w:val="left"/>
      <w:pPr>
        <w:ind w:left="1125" w:hanging="720"/>
      </w:pPr>
      <w:rPr>
        <w:rFonts w:hint="default"/>
      </w:rPr>
    </w:lvl>
    <w:lvl w:ilvl="1" w:tplc="4028AC74">
      <w:start w:val="1"/>
      <w:numFmt w:val="japaneseCounting"/>
      <w:lvlText w:val="第%2章"/>
      <w:lvlJc w:val="left"/>
      <w:pPr>
        <w:ind w:left="2070" w:hanging="1245"/>
      </w:pPr>
      <w:rPr>
        <w:rFonts w:hint="default"/>
      </w:rPr>
    </w:lvl>
    <w:lvl w:ilvl="2" w:tplc="54A6C4C8" w:tentative="1">
      <w:start w:val="1"/>
      <w:numFmt w:val="lowerRoman"/>
      <w:lvlText w:val="%3."/>
      <w:lvlJc w:val="right"/>
      <w:pPr>
        <w:ind w:left="1665" w:hanging="420"/>
      </w:pPr>
    </w:lvl>
    <w:lvl w:ilvl="3" w:tplc="C6CE4AF2" w:tentative="1">
      <w:start w:val="1"/>
      <w:numFmt w:val="decimal"/>
      <w:lvlText w:val="%4."/>
      <w:lvlJc w:val="left"/>
      <w:pPr>
        <w:ind w:left="2085" w:hanging="420"/>
      </w:pPr>
    </w:lvl>
    <w:lvl w:ilvl="4" w:tplc="7A78AE30" w:tentative="1">
      <w:start w:val="1"/>
      <w:numFmt w:val="lowerLetter"/>
      <w:lvlText w:val="%5)"/>
      <w:lvlJc w:val="left"/>
      <w:pPr>
        <w:ind w:left="2505" w:hanging="420"/>
      </w:pPr>
    </w:lvl>
    <w:lvl w:ilvl="5" w:tplc="E88001FC" w:tentative="1">
      <w:start w:val="1"/>
      <w:numFmt w:val="lowerRoman"/>
      <w:lvlText w:val="%6."/>
      <w:lvlJc w:val="right"/>
      <w:pPr>
        <w:ind w:left="2925" w:hanging="420"/>
      </w:pPr>
    </w:lvl>
    <w:lvl w:ilvl="6" w:tplc="917CEC24" w:tentative="1">
      <w:start w:val="1"/>
      <w:numFmt w:val="decimal"/>
      <w:lvlText w:val="%7."/>
      <w:lvlJc w:val="left"/>
      <w:pPr>
        <w:ind w:left="3345" w:hanging="420"/>
      </w:pPr>
    </w:lvl>
    <w:lvl w:ilvl="7" w:tplc="A66871F0" w:tentative="1">
      <w:start w:val="1"/>
      <w:numFmt w:val="lowerLetter"/>
      <w:lvlText w:val="%8)"/>
      <w:lvlJc w:val="left"/>
      <w:pPr>
        <w:ind w:left="3765" w:hanging="420"/>
      </w:pPr>
    </w:lvl>
    <w:lvl w:ilvl="8" w:tplc="A8AEBF7E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35">
    <w:nsid w:val="7C587E96"/>
    <w:multiLevelType w:val="hybridMultilevel"/>
    <w:tmpl w:val="47B8D75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6"/>
  </w:num>
  <w:num w:numId="5">
    <w:abstractNumId w:val="13"/>
  </w:num>
  <w:num w:numId="6">
    <w:abstractNumId w:val="34"/>
  </w:num>
  <w:num w:numId="7">
    <w:abstractNumId w:val="17"/>
  </w:num>
  <w:num w:numId="8">
    <w:abstractNumId w:val="18"/>
  </w:num>
  <w:num w:numId="9">
    <w:abstractNumId w:val="22"/>
  </w:num>
  <w:num w:numId="10">
    <w:abstractNumId w:val="15"/>
  </w:num>
  <w:num w:numId="11">
    <w:abstractNumId w:val="14"/>
  </w:num>
  <w:num w:numId="12">
    <w:abstractNumId w:val="5"/>
  </w:num>
  <w:num w:numId="13">
    <w:abstractNumId w:val="7"/>
  </w:num>
  <w:num w:numId="14">
    <w:abstractNumId w:val="29"/>
  </w:num>
  <w:num w:numId="15">
    <w:abstractNumId w:val="21"/>
  </w:num>
  <w:num w:numId="16">
    <w:abstractNumId w:val="35"/>
  </w:num>
  <w:num w:numId="17">
    <w:abstractNumId w:val="11"/>
  </w:num>
  <w:num w:numId="18">
    <w:abstractNumId w:val="23"/>
  </w:num>
  <w:num w:numId="19">
    <w:abstractNumId w:val="20"/>
  </w:num>
  <w:num w:numId="20">
    <w:abstractNumId w:val="30"/>
  </w:num>
  <w:num w:numId="21">
    <w:abstractNumId w:val="32"/>
  </w:num>
  <w:num w:numId="22">
    <w:abstractNumId w:val="6"/>
  </w:num>
  <w:num w:numId="23">
    <w:abstractNumId w:val="16"/>
  </w:num>
  <w:num w:numId="24">
    <w:abstractNumId w:val="10"/>
  </w:num>
  <w:num w:numId="25">
    <w:abstractNumId w:val="28"/>
  </w:num>
  <w:num w:numId="26">
    <w:abstractNumId w:val="33"/>
  </w:num>
  <w:num w:numId="27">
    <w:abstractNumId w:val="3"/>
  </w:num>
  <w:num w:numId="28">
    <w:abstractNumId w:val="8"/>
  </w:num>
  <w:num w:numId="29">
    <w:abstractNumId w:val="4"/>
  </w:num>
  <w:num w:numId="30">
    <w:abstractNumId w:val="12"/>
  </w:num>
  <w:num w:numId="31">
    <w:abstractNumId w:val="27"/>
  </w:num>
  <w:num w:numId="32">
    <w:abstractNumId w:val="9"/>
  </w:num>
  <w:num w:numId="33">
    <w:abstractNumId w:val="19"/>
  </w:num>
  <w:num w:numId="34">
    <w:abstractNumId w:val="25"/>
  </w:num>
  <w:num w:numId="35">
    <w:abstractNumId w:val="24"/>
  </w:num>
  <w:num w:numId="36">
    <w:abstractNumId w:val="31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204F"/>
    <w:rsid w:val="000008DC"/>
    <w:rsid w:val="00000A82"/>
    <w:rsid w:val="00001D2A"/>
    <w:rsid w:val="00002943"/>
    <w:rsid w:val="00005ED9"/>
    <w:rsid w:val="00006D80"/>
    <w:rsid w:val="00011026"/>
    <w:rsid w:val="000148F6"/>
    <w:rsid w:val="00014A4C"/>
    <w:rsid w:val="00017743"/>
    <w:rsid w:val="00020124"/>
    <w:rsid w:val="0002028A"/>
    <w:rsid w:val="0002575C"/>
    <w:rsid w:val="0002634A"/>
    <w:rsid w:val="00031DA8"/>
    <w:rsid w:val="00031F99"/>
    <w:rsid w:val="0003244A"/>
    <w:rsid w:val="00032888"/>
    <w:rsid w:val="000345B4"/>
    <w:rsid w:val="00035671"/>
    <w:rsid w:val="00037662"/>
    <w:rsid w:val="00042F66"/>
    <w:rsid w:val="0004361F"/>
    <w:rsid w:val="000448BD"/>
    <w:rsid w:val="00047EC7"/>
    <w:rsid w:val="00051A43"/>
    <w:rsid w:val="00052944"/>
    <w:rsid w:val="00054298"/>
    <w:rsid w:val="000553DD"/>
    <w:rsid w:val="00061ECF"/>
    <w:rsid w:val="00063401"/>
    <w:rsid w:val="0006349C"/>
    <w:rsid w:val="000665A6"/>
    <w:rsid w:val="0006701D"/>
    <w:rsid w:val="00070E36"/>
    <w:rsid w:val="000716F8"/>
    <w:rsid w:val="000729FF"/>
    <w:rsid w:val="000736DF"/>
    <w:rsid w:val="000737FB"/>
    <w:rsid w:val="00074572"/>
    <w:rsid w:val="00076365"/>
    <w:rsid w:val="00081FB3"/>
    <w:rsid w:val="0009028F"/>
    <w:rsid w:val="00090985"/>
    <w:rsid w:val="0009348A"/>
    <w:rsid w:val="00096812"/>
    <w:rsid w:val="00096CC8"/>
    <w:rsid w:val="00097FE6"/>
    <w:rsid w:val="000A18C1"/>
    <w:rsid w:val="000A198D"/>
    <w:rsid w:val="000A3673"/>
    <w:rsid w:val="000A4403"/>
    <w:rsid w:val="000A69CE"/>
    <w:rsid w:val="000A7BF2"/>
    <w:rsid w:val="000A7C58"/>
    <w:rsid w:val="000D0253"/>
    <w:rsid w:val="000D1594"/>
    <w:rsid w:val="000D36A5"/>
    <w:rsid w:val="000D443E"/>
    <w:rsid w:val="000D58C2"/>
    <w:rsid w:val="000E06CE"/>
    <w:rsid w:val="000E0C33"/>
    <w:rsid w:val="000E28B1"/>
    <w:rsid w:val="000E358F"/>
    <w:rsid w:val="000E435D"/>
    <w:rsid w:val="000E646B"/>
    <w:rsid w:val="000F2397"/>
    <w:rsid w:val="00100171"/>
    <w:rsid w:val="001039CA"/>
    <w:rsid w:val="00106826"/>
    <w:rsid w:val="0011003C"/>
    <w:rsid w:val="001100A6"/>
    <w:rsid w:val="00111E73"/>
    <w:rsid w:val="00112074"/>
    <w:rsid w:val="00114BE2"/>
    <w:rsid w:val="00116418"/>
    <w:rsid w:val="00120C4A"/>
    <w:rsid w:val="00123D54"/>
    <w:rsid w:val="001255DE"/>
    <w:rsid w:val="0012621C"/>
    <w:rsid w:val="001349D4"/>
    <w:rsid w:val="001356E5"/>
    <w:rsid w:val="0013677D"/>
    <w:rsid w:val="0013681D"/>
    <w:rsid w:val="001401A3"/>
    <w:rsid w:val="00140371"/>
    <w:rsid w:val="001407D0"/>
    <w:rsid w:val="001476F8"/>
    <w:rsid w:val="00150BA6"/>
    <w:rsid w:val="00154090"/>
    <w:rsid w:val="001554E8"/>
    <w:rsid w:val="001601ED"/>
    <w:rsid w:val="00162ED2"/>
    <w:rsid w:val="001645EE"/>
    <w:rsid w:val="00166473"/>
    <w:rsid w:val="00170127"/>
    <w:rsid w:val="00171D2A"/>
    <w:rsid w:val="0017382A"/>
    <w:rsid w:val="001749D5"/>
    <w:rsid w:val="00175255"/>
    <w:rsid w:val="0017603E"/>
    <w:rsid w:val="0018209E"/>
    <w:rsid w:val="001844A3"/>
    <w:rsid w:val="00190329"/>
    <w:rsid w:val="001A6C73"/>
    <w:rsid w:val="001B03E8"/>
    <w:rsid w:val="001B1F17"/>
    <w:rsid w:val="001B6B2A"/>
    <w:rsid w:val="001B787F"/>
    <w:rsid w:val="001C0205"/>
    <w:rsid w:val="001C5956"/>
    <w:rsid w:val="001C6D6E"/>
    <w:rsid w:val="001C6DB7"/>
    <w:rsid w:val="001D0761"/>
    <w:rsid w:val="001D0821"/>
    <w:rsid w:val="001D0B95"/>
    <w:rsid w:val="001D5BB8"/>
    <w:rsid w:val="001D63E9"/>
    <w:rsid w:val="001E33C8"/>
    <w:rsid w:val="001E44A2"/>
    <w:rsid w:val="001E5212"/>
    <w:rsid w:val="001F1D50"/>
    <w:rsid w:val="001F2BA6"/>
    <w:rsid w:val="001F5062"/>
    <w:rsid w:val="001F5A83"/>
    <w:rsid w:val="001F7518"/>
    <w:rsid w:val="002014D1"/>
    <w:rsid w:val="00201EF7"/>
    <w:rsid w:val="00203D5B"/>
    <w:rsid w:val="002056F9"/>
    <w:rsid w:val="002057BC"/>
    <w:rsid w:val="00205CCA"/>
    <w:rsid w:val="00211F04"/>
    <w:rsid w:val="0021554F"/>
    <w:rsid w:val="00217B91"/>
    <w:rsid w:val="002217BF"/>
    <w:rsid w:val="00225573"/>
    <w:rsid w:val="00231D69"/>
    <w:rsid w:val="00236EC6"/>
    <w:rsid w:val="002379A9"/>
    <w:rsid w:val="00237FCF"/>
    <w:rsid w:val="00245CE1"/>
    <w:rsid w:val="002478F1"/>
    <w:rsid w:val="002514AC"/>
    <w:rsid w:val="002528AC"/>
    <w:rsid w:val="00252EEC"/>
    <w:rsid w:val="00254402"/>
    <w:rsid w:val="00255EC0"/>
    <w:rsid w:val="002561EF"/>
    <w:rsid w:val="00257F20"/>
    <w:rsid w:val="00260528"/>
    <w:rsid w:val="002624E9"/>
    <w:rsid w:val="002628C5"/>
    <w:rsid w:val="00265F8B"/>
    <w:rsid w:val="00276C27"/>
    <w:rsid w:val="00277D9B"/>
    <w:rsid w:val="00281404"/>
    <w:rsid w:val="00284822"/>
    <w:rsid w:val="00286D96"/>
    <w:rsid w:val="00290B72"/>
    <w:rsid w:val="002923EF"/>
    <w:rsid w:val="00292DA5"/>
    <w:rsid w:val="0029531A"/>
    <w:rsid w:val="00296CB2"/>
    <w:rsid w:val="002A0A1B"/>
    <w:rsid w:val="002A0D13"/>
    <w:rsid w:val="002A3D07"/>
    <w:rsid w:val="002A4744"/>
    <w:rsid w:val="002A7CBC"/>
    <w:rsid w:val="002B093C"/>
    <w:rsid w:val="002B1BEB"/>
    <w:rsid w:val="002B4206"/>
    <w:rsid w:val="002C092E"/>
    <w:rsid w:val="002C0A4E"/>
    <w:rsid w:val="002C2C0A"/>
    <w:rsid w:val="002C3F15"/>
    <w:rsid w:val="002C48C8"/>
    <w:rsid w:val="002C66C0"/>
    <w:rsid w:val="002E074E"/>
    <w:rsid w:val="002E0E5E"/>
    <w:rsid w:val="002E1055"/>
    <w:rsid w:val="002E1FC4"/>
    <w:rsid w:val="002E365B"/>
    <w:rsid w:val="002E3CD0"/>
    <w:rsid w:val="002E6FA9"/>
    <w:rsid w:val="002F285F"/>
    <w:rsid w:val="002F56ED"/>
    <w:rsid w:val="00303F4E"/>
    <w:rsid w:val="003053E3"/>
    <w:rsid w:val="00310E83"/>
    <w:rsid w:val="003126DC"/>
    <w:rsid w:val="00313F78"/>
    <w:rsid w:val="003214A8"/>
    <w:rsid w:val="00321813"/>
    <w:rsid w:val="00327159"/>
    <w:rsid w:val="0033137F"/>
    <w:rsid w:val="0033162F"/>
    <w:rsid w:val="00331C74"/>
    <w:rsid w:val="003334C2"/>
    <w:rsid w:val="00337E08"/>
    <w:rsid w:val="00343BA1"/>
    <w:rsid w:val="00344568"/>
    <w:rsid w:val="0034470E"/>
    <w:rsid w:val="00345663"/>
    <w:rsid w:val="00346B3C"/>
    <w:rsid w:val="00353ABC"/>
    <w:rsid w:val="00354C96"/>
    <w:rsid w:val="003574CE"/>
    <w:rsid w:val="00361EAD"/>
    <w:rsid w:val="00362E82"/>
    <w:rsid w:val="003677E6"/>
    <w:rsid w:val="00367DA9"/>
    <w:rsid w:val="00375E2D"/>
    <w:rsid w:val="003769DC"/>
    <w:rsid w:val="0038001C"/>
    <w:rsid w:val="003847B8"/>
    <w:rsid w:val="00387D0A"/>
    <w:rsid w:val="0039112A"/>
    <w:rsid w:val="003915A0"/>
    <w:rsid w:val="00392905"/>
    <w:rsid w:val="0039453B"/>
    <w:rsid w:val="003A0679"/>
    <w:rsid w:val="003A2531"/>
    <w:rsid w:val="003A349D"/>
    <w:rsid w:val="003A6BCA"/>
    <w:rsid w:val="003B00C2"/>
    <w:rsid w:val="003B0762"/>
    <w:rsid w:val="003B276E"/>
    <w:rsid w:val="003B3C15"/>
    <w:rsid w:val="003B42F1"/>
    <w:rsid w:val="003B4729"/>
    <w:rsid w:val="003B500E"/>
    <w:rsid w:val="003B5C79"/>
    <w:rsid w:val="003C1514"/>
    <w:rsid w:val="003C19C9"/>
    <w:rsid w:val="003C25EB"/>
    <w:rsid w:val="003C5228"/>
    <w:rsid w:val="003C5749"/>
    <w:rsid w:val="003C61AB"/>
    <w:rsid w:val="003C7463"/>
    <w:rsid w:val="003C79A6"/>
    <w:rsid w:val="003D38AE"/>
    <w:rsid w:val="003D62FB"/>
    <w:rsid w:val="003D7AC8"/>
    <w:rsid w:val="003E10DD"/>
    <w:rsid w:val="003E73E7"/>
    <w:rsid w:val="003F4220"/>
    <w:rsid w:val="003F5DFA"/>
    <w:rsid w:val="00401002"/>
    <w:rsid w:val="00402765"/>
    <w:rsid w:val="00403322"/>
    <w:rsid w:val="00407F72"/>
    <w:rsid w:val="004120F0"/>
    <w:rsid w:val="00413BBE"/>
    <w:rsid w:val="004155CD"/>
    <w:rsid w:val="00415C7C"/>
    <w:rsid w:val="004161C9"/>
    <w:rsid w:val="004171FD"/>
    <w:rsid w:val="0041745E"/>
    <w:rsid w:val="00420116"/>
    <w:rsid w:val="00422DB2"/>
    <w:rsid w:val="00423007"/>
    <w:rsid w:val="00423802"/>
    <w:rsid w:val="00434C17"/>
    <w:rsid w:val="00436EF1"/>
    <w:rsid w:val="00440872"/>
    <w:rsid w:val="004414B6"/>
    <w:rsid w:val="0044153D"/>
    <w:rsid w:val="004434FD"/>
    <w:rsid w:val="00443F63"/>
    <w:rsid w:val="00451FDE"/>
    <w:rsid w:val="00452B90"/>
    <w:rsid w:val="00456F64"/>
    <w:rsid w:val="0045706E"/>
    <w:rsid w:val="004577AC"/>
    <w:rsid w:val="0046055F"/>
    <w:rsid w:val="00462B6A"/>
    <w:rsid w:val="0046701F"/>
    <w:rsid w:val="00475095"/>
    <w:rsid w:val="00477A73"/>
    <w:rsid w:val="004800CA"/>
    <w:rsid w:val="00481235"/>
    <w:rsid w:val="004821FE"/>
    <w:rsid w:val="00485610"/>
    <w:rsid w:val="004867E8"/>
    <w:rsid w:val="00487688"/>
    <w:rsid w:val="00490FC9"/>
    <w:rsid w:val="00491A9C"/>
    <w:rsid w:val="00497A7C"/>
    <w:rsid w:val="004A17D5"/>
    <w:rsid w:val="004A5E1D"/>
    <w:rsid w:val="004A704C"/>
    <w:rsid w:val="004B1041"/>
    <w:rsid w:val="004B1CE0"/>
    <w:rsid w:val="004B554D"/>
    <w:rsid w:val="004B62EC"/>
    <w:rsid w:val="004C5157"/>
    <w:rsid w:val="004C53BB"/>
    <w:rsid w:val="004C64B4"/>
    <w:rsid w:val="004C70EF"/>
    <w:rsid w:val="004C7852"/>
    <w:rsid w:val="004D0E0C"/>
    <w:rsid w:val="004D1239"/>
    <w:rsid w:val="004D1CFA"/>
    <w:rsid w:val="004D1E42"/>
    <w:rsid w:val="004E054C"/>
    <w:rsid w:val="004E6376"/>
    <w:rsid w:val="004F2437"/>
    <w:rsid w:val="004F4C5B"/>
    <w:rsid w:val="00502C9E"/>
    <w:rsid w:val="005046F8"/>
    <w:rsid w:val="005057C8"/>
    <w:rsid w:val="00513A4C"/>
    <w:rsid w:val="00513B1D"/>
    <w:rsid w:val="00514CB3"/>
    <w:rsid w:val="005168F5"/>
    <w:rsid w:val="00517283"/>
    <w:rsid w:val="00517BBC"/>
    <w:rsid w:val="00522647"/>
    <w:rsid w:val="00526ADA"/>
    <w:rsid w:val="005270D6"/>
    <w:rsid w:val="00527B56"/>
    <w:rsid w:val="0053703D"/>
    <w:rsid w:val="00541607"/>
    <w:rsid w:val="00541E1C"/>
    <w:rsid w:val="00542F45"/>
    <w:rsid w:val="005432C3"/>
    <w:rsid w:val="00550BE5"/>
    <w:rsid w:val="005534F2"/>
    <w:rsid w:val="00553EA1"/>
    <w:rsid w:val="005551B5"/>
    <w:rsid w:val="005558FB"/>
    <w:rsid w:val="005601AB"/>
    <w:rsid w:val="00560CB2"/>
    <w:rsid w:val="0056126B"/>
    <w:rsid w:val="00561769"/>
    <w:rsid w:val="00561DD8"/>
    <w:rsid w:val="00563888"/>
    <w:rsid w:val="00565016"/>
    <w:rsid w:val="0057053E"/>
    <w:rsid w:val="00571F70"/>
    <w:rsid w:val="0057371C"/>
    <w:rsid w:val="00573AA2"/>
    <w:rsid w:val="00586D0B"/>
    <w:rsid w:val="00592779"/>
    <w:rsid w:val="005A06E6"/>
    <w:rsid w:val="005A1218"/>
    <w:rsid w:val="005A3697"/>
    <w:rsid w:val="005A3A30"/>
    <w:rsid w:val="005A5030"/>
    <w:rsid w:val="005A67F9"/>
    <w:rsid w:val="005A69C6"/>
    <w:rsid w:val="005A6DEF"/>
    <w:rsid w:val="005A7399"/>
    <w:rsid w:val="005A76D0"/>
    <w:rsid w:val="005B067B"/>
    <w:rsid w:val="005B3C4E"/>
    <w:rsid w:val="005B5290"/>
    <w:rsid w:val="005C0050"/>
    <w:rsid w:val="005C3442"/>
    <w:rsid w:val="005C387D"/>
    <w:rsid w:val="005C49E9"/>
    <w:rsid w:val="005C7B80"/>
    <w:rsid w:val="005D07FE"/>
    <w:rsid w:val="005D1224"/>
    <w:rsid w:val="005D45A9"/>
    <w:rsid w:val="005D481A"/>
    <w:rsid w:val="005D5E85"/>
    <w:rsid w:val="005E2EB2"/>
    <w:rsid w:val="005E4015"/>
    <w:rsid w:val="005E4585"/>
    <w:rsid w:val="005E459C"/>
    <w:rsid w:val="005E4E67"/>
    <w:rsid w:val="005F09E0"/>
    <w:rsid w:val="005F1BE5"/>
    <w:rsid w:val="00600A22"/>
    <w:rsid w:val="00601FBB"/>
    <w:rsid w:val="00604A58"/>
    <w:rsid w:val="00604C8D"/>
    <w:rsid w:val="00606571"/>
    <w:rsid w:val="00615C44"/>
    <w:rsid w:val="006168C1"/>
    <w:rsid w:val="00617F60"/>
    <w:rsid w:val="00622D12"/>
    <w:rsid w:val="0062748C"/>
    <w:rsid w:val="006321CB"/>
    <w:rsid w:val="00635DC0"/>
    <w:rsid w:val="0064408A"/>
    <w:rsid w:val="00644DD0"/>
    <w:rsid w:val="0064632C"/>
    <w:rsid w:val="00646C63"/>
    <w:rsid w:val="00650308"/>
    <w:rsid w:val="006541BC"/>
    <w:rsid w:val="006556CA"/>
    <w:rsid w:val="00655935"/>
    <w:rsid w:val="006569D9"/>
    <w:rsid w:val="006610BF"/>
    <w:rsid w:val="00662CCA"/>
    <w:rsid w:val="006658C3"/>
    <w:rsid w:val="00667369"/>
    <w:rsid w:val="0066747D"/>
    <w:rsid w:val="00667F21"/>
    <w:rsid w:val="00670724"/>
    <w:rsid w:val="00674812"/>
    <w:rsid w:val="00675E11"/>
    <w:rsid w:val="006768EC"/>
    <w:rsid w:val="00676AC7"/>
    <w:rsid w:val="00677C9B"/>
    <w:rsid w:val="00686748"/>
    <w:rsid w:val="00686C29"/>
    <w:rsid w:val="00691AC5"/>
    <w:rsid w:val="00693775"/>
    <w:rsid w:val="00693F3A"/>
    <w:rsid w:val="00694692"/>
    <w:rsid w:val="00695DD8"/>
    <w:rsid w:val="006A0B5F"/>
    <w:rsid w:val="006A16F2"/>
    <w:rsid w:val="006A660A"/>
    <w:rsid w:val="006B2CB9"/>
    <w:rsid w:val="006B3170"/>
    <w:rsid w:val="006B361B"/>
    <w:rsid w:val="006B689A"/>
    <w:rsid w:val="006B79AF"/>
    <w:rsid w:val="006C43B9"/>
    <w:rsid w:val="006C4993"/>
    <w:rsid w:val="006C6755"/>
    <w:rsid w:val="006C6EAB"/>
    <w:rsid w:val="006C73F9"/>
    <w:rsid w:val="006D1759"/>
    <w:rsid w:val="006D1D71"/>
    <w:rsid w:val="006D30E6"/>
    <w:rsid w:val="006D3A3C"/>
    <w:rsid w:val="006D3D08"/>
    <w:rsid w:val="006D7820"/>
    <w:rsid w:val="006D79A3"/>
    <w:rsid w:val="006D7AE2"/>
    <w:rsid w:val="006E1262"/>
    <w:rsid w:val="006E7048"/>
    <w:rsid w:val="006F2092"/>
    <w:rsid w:val="006F2ABB"/>
    <w:rsid w:val="006F6810"/>
    <w:rsid w:val="006F7C13"/>
    <w:rsid w:val="00701898"/>
    <w:rsid w:val="007070DE"/>
    <w:rsid w:val="00711BD4"/>
    <w:rsid w:val="007121F2"/>
    <w:rsid w:val="0072010E"/>
    <w:rsid w:val="0072039F"/>
    <w:rsid w:val="0072223D"/>
    <w:rsid w:val="00722893"/>
    <w:rsid w:val="00722CA2"/>
    <w:rsid w:val="00724727"/>
    <w:rsid w:val="00724BD6"/>
    <w:rsid w:val="00725B81"/>
    <w:rsid w:val="00725D69"/>
    <w:rsid w:val="0072663A"/>
    <w:rsid w:val="007268D5"/>
    <w:rsid w:val="00731540"/>
    <w:rsid w:val="007335AC"/>
    <w:rsid w:val="007337AD"/>
    <w:rsid w:val="00734B2C"/>
    <w:rsid w:val="0074026E"/>
    <w:rsid w:val="00740F03"/>
    <w:rsid w:val="00743759"/>
    <w:rsid w:val="00743D38"/>
    <w:rsid w:val="00744678"/>
    <w:rsid w:val="007447CC"/>
    <w:rsid w:val="00744C3E"/>
    <w:rsid w:val="0074512E"/>
    <w:rsid w:val="00750C9B"/>
    <w:rsid w:val="007514E3"/>
    <w:rsid w:val="00753A62"/>
    <w:rsid w:val="00753CD5"/>
    <w:rsid w:val="00753E65"/>
    <w:rsid w:val="00756442"/>
    <w:rsid w:val="007566EA"/>
    <w:rsid w:val="0075770F"/>
    <w:rsid w:val="00763B69"/>
    <w:rsid w:val="007679ED"/>
    <w:rsid w:val="007709AE"/>
    <w:rsid w:val="00770F90"/>
    <w:rsid w:val="007725FE"/>
    <w:rsid w:val="00772FA2"/>
    <w:rsid w:val="00773792"/>
    <w:rsid w:val="00773A71"/>
    <w:rsid w:val="007748FB"/>
    <w:rsid w:val="00774D6A"/>
    <w:rsid w:val="00776FFB"/>
    <w:rsid w:val="00782929"/>
    <w:rsid w:val="00782E13"/>
    <w:rsid w:val="00785206"/>
    <w:rsid w:val="007855E1"/>
    <w:rsid w:val="00785804"/>
    <w:rsid w:val="00786380"/>
    <w:rsid w:val="00786DB4"/>
    <w:rsid w:val="0079327A"/>
    <w:rsid w:val="00794DF8"/>
    <w:rsid w:val="00795869"/>
    <w:rsid w:val="007962A4"/>
    <w:rsid w:val="00797308"/>
    <w:rsid w:val="007A0643"/>
    <w:rsid w:val="007A0A59"/>
    <w:rsid w:val="007A0E63"/>
    <w:rsid w:val="007A3327"/>
    <w:rsid w:val="007A38D0"/>
    <w:rsid w:val="007A3CC1"/>
    <w:rsid w:val="007A3F38"/>
    <w:rsid w:val="007A4524"/>
    <w:rsid w:val="007A59B8"/>
    <w:rsid w:val="007A70EF"/>
    <w:rsid w:val="007B2D05"/>
    <w:rsid w:val="007B3906"/>
    <w:rsid w:val="007B6025"/>
    <w:rsid w:val="007B6154"/>
    <w:rsid w:val="007B730E"/>
    <w:rsid w:val="007B7818"/>
    <w:rsid w:val="007C3B8E"/>
    <w:rsid w:val="007D216A"/>
    <w:rsid w:val="007D7C4B"/>
    <w:rsid w:val="007E41F4"/>
    <w:rsid w:val="007E5C63"/>
    <w:rsid w:val="007E69F0"/>
    <w:rsid w:val="007F0B77"/>
    <w:rsid w:val="007F2868"/>
    <w:rsid w:val="007F6263"/>
    <w:rsid w:val="007F6FA4"/>
    <w:rsid w:val="007F7D9C"/>
    <w:rsid w:val="008112CE"/>
    <w:rsid w:val="008135C5"/>
    <w:rsid w:val="00814587"/>
    <w:rsid w:val="00817C1C"/>
    <w:rsid w:val="00821839"/>
    <w:rsid w:val="00821EA6"/>
    <w:rsid w:val="00825818"/>
    <w:rsid w:val="00831374"/>
    <w:rsid w:val="00836AA1"/>
    <w:rsid w:val="0083798D"/>
    <w:rsid w:val="008406B3"/>
    <w:rsid w:val="008411A1"/>
    <w:rsid w:val="00841507"/>
    <w:rsid w:val="00845BDB"/>
    <w:rsid w:val="0085482F"/>
    <w:rsid w:val="0085558F"/>
    <w:rsid w:val="00856A54"/>
    <w:rsid w:val="00860712"/>
    <w:rsid w:val="0086230E"/>
    <w:rsid w:val="0086551B"/>
    <w:rsid w:val="00865BB1"/>
    <w:rsid w:val="0087048A"/>
    <w:rsid w:val="00871AE0"/>
    <w:rsid w:val="0087226E"/>
    <w:rsid w:val="008730CD"/>
    <w:rsid w:val="00882111"/>
    <w:rsid w:val="00885BA6"/>
    <w:rsid w:val="00886732"/>
    <w:rsid w:val="00886DBF"/>
    <w:rsid w:val="008872D9"/>
    <w:rsid w:val="008963DC"/>
    <w:rsid w:val="00897DDF"/>
    <w:rsid w:val="008A1EAD"/>
    <w:rsid w:val="008A24F4"/>
    <w:rsid w:val="008A3F50"/>
    <w:rsid w:val="008A54FC"/>
    <w:rsid w:val="008A678E"/>
    <w:rsid w:val="008A7E84"/>
    <w:rsid w:val="008A7EED"/>
    <w:rsid w:val="008B01F0"/>
    <w:rsid w:val="008B28DC"/>
    <w:rsid w:val="008B2961"/>
    <w:rsid w:val="008B3BAA"/>
    <w:rsid w:val="008B52AC"/>
    <w:rsid w:val="008B6113"/>
    <w:rsid w:val="008B6850"/>
    <w:rsid w:val="008B6E2A"/>
    <w:rsid w:val="008C19AC"/>
    <w:rsid w:val="008C30A2"/>
    <w:rsid w:val="008C408F"/>
    <w:rsid w:val="008C4BD5"/>
    <w:rsid w:val="008D58A9"/>
    <w:rsid w:val="008D5F3D"/>
    <w:rsid w:val="008E0595"/>
    <w:rsid w:val="008E0C35"/>
    <w:rsid w:val="008E104A"/>
    <w:rsid w:val="008E42C8"/>
    <w:rsid w:val="008E52BE"/>
    <w:rsid w:val="008E65A9"/>
    <w:rsid w:val="008F0BB5"/>
    <w:rsid w:val="008F1B07"/>
    <w:rsid w:val="008F2760"/>
    <w:rsid w:val="008F5A2E"/>
    <w:rsid w:val="008F5AA5"/>
    <w:rsid w:val="008F78A6"/>
    <w:rsid w:val="00900C72"/>
    <w:rsid w:val="00901953"/>
    <w:rsid w:val="009048CA"/>
    <w:rsid w:val="00904974"/>
    <w:rsid w:val="0091165E"/>
    <w:rsid w:val="00911ACD"/>
    <w:rsid w:val="00913E1C"/>
    <w:rsid w:val="00915BD5"/>
    <w:rsid w:val="00920657"/>
    <w:rsid w:val="00921E32"/>
    <w:rsid w:val="0092411C"/>
    <w:rsid w:val="009244EA"/>
    <w:rsid w:val="00932C85"/>
    <w:rsid w:val="009335CD"/>
    <w:rsid w:val="0093482C"/>
    <w:rsid w:val="00935599"/>
    <w:rsid w:val="0093709D"/>
    <w:rsid w:val="00940FDA"/>
    <w:rsid w:val="009422EC"/>
    <w:rsid w:val="00946A54"/>
    <w:rsid w:val="00950B8B"/>
    <w:rsid w:val="0095594C"/>
    <w:rsid w:val="00957CEE"/>
    <w:rsid w:val="009602AA"/>
    <w:rsid w:val="00960E4F"/>
    <w:rsid w:val="0096377C"/>
    <w:rsid w:val="00964262"/>
    <w:rsid w:val="009646BD"/>
    <w:rsid w:val="009657C2"/>
    <w:rsid w:val="00972042"/>
    <w:rsid w:val="00973DA6"/>
    <w:rsid w:val="00981DB0"/>
    <w:rsid w:val="00983125"/>
    <w:rsid w:val="009839A0"/>
    <w:rsid w:val="00984EDD"/>
    <w:rsid w:val="009852F1"/>
    <w:rsid w:val="0098689C"/>
    <w:rsid w:val="00987BBC"/>
    <w:rsid w:val="00992176"/>
    <w:rsid w:val="00992974"/>
    <w:rsid w:val="00994E94"/>
    <w:rsid w:val="00996717"/>
    <w:rsid w:val="00996A61"/>
    <w:rsid w:val="009A3FDC"/>
    <w:rsid w:val="009A40EB"/>
    <w:rsid w:val="009A5AB6"/>
    <w:rsid w:val="009A7D55"/>
    <w:rsid w:val="009B5774"/>
    <w:rsid w:val="009B7C70"/>
    <w:rsid w:val="009C5FEB"/>
    <w:rsid w:val="009C67E4"/>
    <w:rsid w:val="009D5990"/>
    <w:rsid w:val="009E21B4"/>
    <w:rsid w:val="009E2D92"/>
    <w:rsid w:val="009E6026"/>
    <w:rsid w:val="009E7808"/>
    <w:rsid w:val="009F0627"/>
    <w:rsid w:val="009F3838"/>
    <w:rsid w:val="009F50C0"/>
    <w:rsid w:val="009F550A"/>
    <w:rsid w:val="00A07416"/>
    <w:rsid w:val="00A10F2F"/>
    <w:rsid w:val="00A13DC6"/>
    <w:rsid w:val="00A13EAD"/>
    <w:rsid w:val="00A14014"/>
    <w:rsid w:val="00A21C63"/>
    <w:rsid w:val="00A21CC8"/>
    <w:rsid w:val="00A220C6"/>
    <w:rsid w:val="00A23679"/>
    <w:rsid w:val="00A23F26"/>
    <w:rsid w:val="00A267E7"/>
    <w:rsid w:val="00A332E4"/>
    <w:rsid w:val="00A33804"/>
    <w:rsid w:val="00A41617"/>
    <w:rsid w:val="00A42485"/>
    <w:rsid w:val="00A461DC"/>
    <w:rsid w:val="00A46E4B"/>
    <w:rsid w:val="00A50110"/>
    <w:rsid w:val="00A52ACE"/>
    <w:rsid w:val="00A54974"/>
    <w:rsid w:val="00A57E45"/>
    <w:rsid w:val="00A61075"/>
    <w:rsid w:val="00A61FB4"/>
    <w:rsid w:val="00A624E2"/>
    <w:rsid w:val="00A6417E"/>
    <w:rsid w:val="00A6554D"/>
    <w:rsid w:val="00A655F6"/>
    <w:rsid w:val="00A71524"/>
    <w:rsid w:val="00A76059"/>
    <w:rsid w:val="00A813E2"/>
    <w:rsid w:val="00A82670"/>
    <w:rsid w:val="00A8267C"/>
    <w:rsid w:val="00A836C5"/>
    <w:rsid w:val="00A848D4"/>
    <w:rsid w:val="00A84B7D"/>
    <w:rsid w:val="00A876CB"/>
    <w:rsid w:val="00A91009"/>
    <w:rsid w:val="00A9204F"/>
    <w:rsid w:val="00AA6FB1"/>
    <w:rsid w:val="00AA7398"/>
    <w:rsid w:val="00AC0FBB"/>
    <w:rsid w:val="00AC34A0"/>
    <w:rsid w:val="00AC5B5A"/>
    <w:rsid w:val="00AC7C4F"/>
    <w:rsid w:val="00AD15C0"/>
    <w:rsid w:val="00AD382B"/>
    <w:rsid w:val="00AD5EB4"/>
    <w:rsid w:val="00AD66E4"/>
    <w:rsid w:val="00AD70B4"/>
    <w:rsid w:val="00AD722F"/>
    <w:rsid w:val="00AD73B5"/>
    <w:rsid w:val="00AE3827"/>
    <w:rsid w:val="00AE7332"/>
    <w:rsid w:val="00AE74E8"/>
    <w:rsid w:val="00AF2E65"/>
    <w:rsid w:val="00AF3D69"/>
    <w:rsid w:val="00AF44CE"/>
    <w:rsid w:val="00B02F84"/>
    <w:rsid w:val="00B0691F"/>
    <w:rsid w:val="00B0777F"/>
    <w:rsid w:val="00B10DF4"/>
    <w:rsid w:val="00B11CA8"/>
    <w:rsid w:val="00B11F5C"/>
    <w:rsid w:val="00B1268B"/>
    <w:rsid w:val="00B1641B"/>
    <w:rsid w:val="00B1720B"/>
    <w:rsid w:val="00B22B48"/>
    <w:rsid w:val="00B2382B"/>
    <w:rsid w:val="00B26B64"/>
    <w:rsid w:val="00B306C3"/>
    <w:rsid w:val="00B30F80"/>
    <w:rsid w:val="00B31F4A"/>
    <w:rsid w:val="00B35561"/>
    <w:rsid w:val="00B363CF"/>
    <w:rsid w:val="00B37AA7"/>
    <w:rsid w:val="00B42DED"/>
    <w:rsid w:val="00B46695"/>
    <w:rsid w:val="00B5074F"/>
    <w:rsid w:val="00B61D48"/>
    <w:rsid w:val="00B61D8D"/>
    <w:rsid w:val="00B62636"/>
    <w:rsid w:val="00B6317A"/>
    <w:rsid w:val="00B647BD"/>
    <w:rsid w:val="00B6693B"/>
    <w:rsid w:val="00B66D71"/>
    <w:rsid w:val="00B67BF7"/>
    <w:rsid w:val="00B700F7"/>
    <w:rsid w:val="00B72CF5"/>
    <w:rsid w:val="00B84A4D"/>
    <w:rsid w:val="00B84A6E"/>
    <w:rsid w:val="00B84F3B"/>
    <w:rsid w:val="00B85016"/>
    <w:rsid w:val="00B8517F"/>
    <w:rsid w:val="00B9096B"/>
    <w:rsid w:val="00B93E16"/>
    <w:rsid w:val="00B950D1"/>
    <w:rsid w:val="00B96D91"/>
    <w:rsid w:val="00B97C6F"/>
    <w:rsid w:val="00B97CC0"/>
    <w:rsid w:val="00BA0009"/>
    <w:rsid w:val="00BA0DBB"/>
    <w:rsid w:val="00BA6913"/>
    <w:rsid w:val="00BB0654"/>
    <w:rsid w:val="00BB1E51"/>
    <w:rsid w:val="00BB1FB2"/>
    <w:rsid w:val="00BB2397"/>
    <w:rsid w:val="00BC0273"/>
    <w:rsid w:val="00BC19C8"/>
    <w:rsid w:val="00BC27F8"/>
    <w:rsid w:val="00BC6CFC"/>
    <w:rsid w:val="00BD00F3"/>
    <w:rsid w:val="00BE014B"/>
    <w:rsid w:val="00BE09C3"/>
    <w:rsid w:val="00BE0E47"/>
    <w:rsid w:val="00BE544A"/>
    <w:rsid w:val="00BE547E"/>
    <w:rsid w:val="00BE5907"/>
    <w:rsid w:val="00BF10CE"/>
    <w:rsid w:val="00BF21EB"/>
    <w:rsid w:val="00BF25C4"/>
    <w:rsid w:val="00BF3824"/>
    <w:rsid w:val="00BF3A27"/>
    <w:rsid w:val="00BF44DD"/>
    <w:rsid w:val="00BF4B8A"/>
    <w:rsid w:val="00C013FA"/>
    <w:rsid w:val="00C01617"/>
    <w:rsid w:val="00C02B44"/>
    <w:rsid w:val="00C03F26"/>
    <w:rsid w:val="00C16ACF"/>
    <w:rsid w:val="00C21D87"/>
    <w:rsid w:val="00C22173"/>
    <w:rsid w:val="00C2227B"/>
    <w:rsid w:val="00C22E20"/>
    <w:rsid w:val="00C26766"/>
    <w:rsid w:val="00C3111E"/>
    <w:rsid w:val="00C33DF2"/>
    <w:rsid w:val="00C34018"/>
    <w:rsid w:val="00C3496E"/>
    <w:rsid w:val="00C40989"/>
    <w:rsid w:val="00C455DC"/>
    <w:rsid w:val="00C52239"/>
    <w:rsid w:val="00C5311D"/>
    <w:rsid w:val="00C5439F"/>
    <w:rsid w:val="00C5502C"/>
    <w:rsid w:val="00C5659B"/>
    <w:rsid w:val="00C56F05"/>
    <w:rsid w:val="00C57438"/>
    <w:rsid w:val="00C61A6B"/>
    <w:rsid w:val="00C637E3"/>
    <w:rsid w:val="00C63DE4"/>
    <w:rsid w:val="00C6506B"/>
    <w:rsid w:val="00C71AD0"/>
    <w:rsid w:val="00C76901"/>
    <w:rsid w:val="00C76EA5"/>
    <w:rsid w:val="00C7763A"/>
    <w:rsid w:val="00C8069B"/>
    <w:rsid w:val="00CA0DAD"/>
    <w:rsid w:val="00CA29C0"/>
    <w:rsid w:val="00CA4133"/>
    <w:rsid w:val="00CA57D1"/>
    <w:rsid w:val="00CA61F8"/>
    <w:rsid w:val="00CA6A4C"/>
    <w:rsid w:val="00CA6B8E"/>
    <w:rsid w:val="00CB19CA"/>
    <w:rsid w:val="00CB2471"/>
    <w:rsid w:val="00CB6C97"/>
    <w:rsid w:val="00CB6E88"/>
    <w:rsid w:val="00CC04CB"/>
    <w:rsid w:val="00CC3FD0"/>
    <w:rsid w:val="00CC447F"/>
    <w:rsid w:val="00CC554C"/>
    <w:rsid w:val="00CC65EC"/>
    <w:rsid w:val="00CC7229"/>
    <w:rsid w:val="00CD1E4F"/>
    <w:rsid w:val="00CD2E07"/>
    <w:rsid w:val="00CD3D3D"/>
    <w:rsid w:val="00CD6116"/>
    <w:rsid w:val="00CD7AE2"/>
    <w:rsid w:val="00CE039E"/>
    <w:rsid w:val="00CE149C"/>
    <w:rsid w:val="00CE200E"/>
    <w:rsid w:val="00CE20A8"/>
    <w:rsid w:val="00CE3BA7"/>
    <w:rsid w:val="00CE5A39"/>
    <w:rsid w:val="00CE6C05"/>
    <w:rsid w:val="00CE7877"/>
    <w:rsid w:val="00CF1878"/>
    <w:rsid w:val="00CF1BF7"/>
    <w:rsid w:val="00CF1EAB"/>
    <w:rsid w:val="00CF2649"/>
    <w:rsid w:val="00CF3072"/>
    <w:rsid w:val="00CF45E7"/>
    <w:rsid w:val="00D0108C"/>
    <w:rsid w:val="00D04859"/>
    <w:rsid w:val="00D1322D"/>
    <w:rsid w:val="00D15446"/>
    <w:rsid w:val="00D159E0"/>
    <w:rsid w:val="00D2003B"/>
    <w:rsid w:val="00D203AC"/>
    <w:rsid w:val="00D2144C"/>
    <w:rsid w:val="00D215E4"/>
    <w:rsid w:val="00D2176A"/>
    <w:rsid w:val="00D23AD9"/>
    <w:rsid w:val="00D24D4D"/>
    <w:rsid w:val="00D31414"/>
    <w:rsid w:val="00D3399D"/>
    <w:rsid w:val="00D4100D"/>
    <w:rsid w:val="00D4292E"/>
    <w:rsid w:val="00D438C6"/>
    <w:rsid w:val="00D50E83"/>
    <w:rsid w:val="00D52C6E"/>
    <w:rsid w:val="00D5424D"/>
    <w:rsid w:val="00D61499"/>
    <w:rsid w:val="00D654FA"/>
    <w:rsid w:val="00D66398"/>
    <w:rsid w:val="00D70CEE"/>
    <w:rsid w:val="00D73575"/>
    <w:rsid w:val="00D76233"/>
    <w:rsid w:val="00D80CBF"/>
    <w:rsid w:val="00D84D2F"/>
    <w:rsid w:val="00D8629D"/>
    <w:rsid w:val="00D86A21"/>
    <w:rsid w:val="00D8711F"/>
    <w:rsid w:val="00D92240"/>
    <w:rsid w:val="00D970AD"/>
    <w:rsid w:val="00DA1C4E"/>
    <w:rsid w:val="00DA2B99"/>
    <w:rsid w:val="00DA4D11"/>
    <w:rsid w:val="00DA53CC"/>
    <w:rsid w:val="00DB000E"/>
    <w:rsid w:val="00DB186B"/>
    <w:rsid w:val="00DB3C9E"/>
    <w:rsid w:val="00DC16EE"/>
    <w:rsid w:val="00DC2F70"/>
    <w:rsid w:val="00DC7506"/>
    <w:rsid w:val="00DC7AA1"/>
    <w:rsid w:val="00DD2930"/>
    <w:rsid w:val="00DD5996"/>
    <w:rsid w:val="00DD7F63"/>
    <w:rsid w:val="00DE0C39"/>
    <w:rsid w:val="00DE179F"/>
    <w:rsid w:val="00DE6FA5"/>
    <w:rsid w:val="00DF3865"/>
    <w:rsid w:val="00DF387E"/>
    <w:rsid w:val="00DF49D0"/>
    <w:rsid w:val="00DF4C0E"/>
    <w:rsid w:val="00DF5EE2"/>
    <w:rsid w:val="00DF78F0"/>
    <w:rsid w:val="00DF7F58"/>
    <w:rsid w:val="00E02991"/>
    <w:rsid w:val="00E056F3"/>
    <w:rsid w:val="00E07F14"/>
    <w:rsid w:val="00E1094E"/>
    <w:rsid w:val="00E12326"/>
    <w:rsid w:val="00E143F6"/>
    <w:rsid w:val="00E14DBC"/>
    <w:rsid w:val="00E1582E"/>
    <w:rsid w:val="00E15F45"/>
    <w:rsid w:val="00E1607F"/>
    <w:rsid w:val="00E2144B"/>
    <w:rsid w:val="00E2437E"/>
    <w:rsid w:val="00E25D7C"/>
    <w:rsid w:val="00E25EC2"/>
    <w:rsid w:val="00E31AD9"/>
    <w:rsid w:val="00E356D6"/>
    <w:rsid w:val="00E35780"/>
    <w:rsid w:val="00E41710"/>
    <w:rsid w:val="00E41DA0"/>
    <w:rsid w:val="00E513ED"/>
    <w:rsid w:val="00E550E6"/>
    <w:rsid w:val="00E607E8"/>
    <w:rsid w:val="00E656E6"/>
    <w:rsid w:val="00E663C6"/>
    <w:rsid w:val="00E70A7C"/>
    <w:rsid w:val="00E7164C"/>
    <w:rsid w:val="00E75A08"/>
    <w:rsid w:val="00E805F3"/>
    <w:rsid w:val="00E863DB"/>
    <w:rsid w:val="00E86947"/>
    <w:rsid w:val="00E877E8"/>
    <w:rsid w:val="00E91451"/>
    <w:rsid w:val="00E95CB0"/>
    <w:rsid w:val="00E965CB"/>
    <w:rsid w:val="00E975F3"/>
    <w:rsid w:val="00EA3322"/>
    <w:rsid w:val="00EA3FDD"/>
    <w:rsid w:val="00EA4F83"/>
    <w:rsid w:val="00EA5BBE"/>
    <w:rsid w:val="00EA77FE"/>
    <w:rsid w:val="00EB0D1F"/>
    <w:rsid w:val="00EB2A1B"/>
    <w:rsid w:val="00EB3766"/>
    <w:rsid w:val="00EB6B4E"/>
    <w:rsid w:val="00EC26DB"/>
    <w:rsid w:val="00EC4EE0"/>
    <w:rsid w:val="00EC5196"/>
    <w:rsid w:val="00EC65D7"/>
    <w:rsid w:val="00ED2549"/>
    <w:rsid w:val="00ED3AD8"/>
    <w:rsid w:val="00ED5458"/>
    <w:rsid w:val="00EE1A37"/>
    <w:rsid w:val="00EE4E43"/>
    <w:rsid w:val="00EE5FC4"/>
    <w:rsid w:val="00EF06C5"/>
    <w:rsid w:val="00EF2626"/>
    <w:rsid w:val="00EF31C1"/>
    <w:rsid w:val="00EF6DCB"/>
    <w:rsid w:val="00F00237"/>
    <w:rsid w:val="00F00E03"/>
    <w:rsid w:val="00F01460"/>
    <w:rsid w:val="00F01AF0"/>
    <w:rsid w:val="00F01CC8"/>
    <w:rsid w:val="00F03FF9"/>
    <w:rsid w:val="00F056F0"/>
    <w:rsid w:val="00F06B3C"/>
    <w:rsid w:val="00F07A8E"/>
    <w:rsid w:val="00F116AC"/>
    <w:rsid w:val="00F141A1"/>
    <w:rsid w:val="00F1449A"/>
    <w:rsid w:val="00F15292"/>
    <w:rsid w:val="00F2148C"/>
    <w:rsid w:val="00F21D16"/>
    <w:rsid w:val="00F229C5"/>
    <w:rsid w:val="00F238E6"/>
    <w:rsid w:val="00F26F92"/>
    <w:rsid w:val="00F27D88"/>
    <w:rsid w:val="00F32F05"/>
    <w:rsid w:val="00F37459"/>
    <w:rsid w:val="00F40722"/>
    <w:rsid w:val="00F4296A"/>
    <w:rsid w:val="00F46BF3"/>
    <w:rsid w:val="00F57CF9"/>
    <w:rsid w:val="00F62D0C"/>
    <w:rsid w:val="00F64C5D"/>
    <w:rsid w:val="00F655D8"/>
    <w:rsid w:val="00F66760"/>
    <w:rsid w:val="00F67220"/>
    <w:rsid w:val="00F726C7"/>
    <w:rsid w:val="00F745F1"/>
    <w:rsid w:val="00F74BF8"/>
    <w:rsid w:val="00F76706"/>
    <w:rsid w:val="00F7739B"/>
    <w:rsid w:val="00F809AB"/>
    <w:rsid w:val="00F82C4A"/>
    <w:rsid w:val="00F8599B"/>
    <w:rsid w:val="00F86FF3"/>
    <w:rsid w:val="00F87710"/>
    <w:rsid w:val="00F9055C"/>
    <w:rsid w:val="00F90DC9"/>
    <w:rsid w:val="00F94FB7"/>
    <w:rsid w:val="00F96EF1"/>
    <w:rsid w:val="00FA4304"/>
    <w:rsid w:val="00FA5F9F"/>
    <w:rsid w:val="00FA6D42"/>
    <w:rsid w:val="00FA7108"/>
    <w:rsid w:val="00FA73A4"/>
    <w:rsid w:val="00FA769E"/>
    <w:rsid w:val="00FA7FB1"/>
    <w:rsid w:val="00FB1918"/>
    <w:rsid w:val="00FB3269"/>
    <w:rsid w:val="00FB390C"/>
    <w:rsid w:val="00FB6202"/>
    <w:rsid w:val="00FB77E6"/>
    <w:rsid w:val="00FC00C1"/>
    <w:rsid w:val="00FC4C2A"/>
    <w:rsid w:val="00FC7BA8"/>
    <w:rsid w:val="00FD1E0C"/>
    <w:rsid w:val="00FD1E6D"/>
    <w:rsid w:val="00FD2C3D"/>
    <w:rsid w:val="00FD4AE8"/>
    <w:rsid w:val="00FD7214"/>
    <w:rsid w:val="00FE15D2"/>
    <w:rsid w:val="00FE2A00"/>
    <w:rsid w:val="00FE53E9"/>
    <w:rsid w:val="00FE7BC3"/>
    <w:rsid w:val="00FE7DAD"/>
    <w:rsid w:val="00FF1B61"/>
    <w:rsid w:val="00FF6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FC4C2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aliases w:val="H1,Normal + Font: Helvetica,Bold,Space Before 12 pt,Not Bold,NMP Heading 1,app heading 1,l1,h1"/>
    <w:basedOn w:val="a3"/>
    <w:next w:val="a4"/>
    <w:qFormat/>
    <w:rsid w:val="00817C1C"/>
    <w:pPr>
      <w:numPr>
        <w:numId w:val="5"/>
      </w:numPr>
      <w:snapToGrid w:val="0"/>
      <w:spacing w:beforeLines="100" w:afterLines="50" w:line="240" w:lineRule="atLeast"/>
      <w:ind w:right="210"/>
      <w:outlineLvl w:val="0"/>
    </w:pPr>
    <w:rPr>
      <w:rFonts w:ascii="Arial" w:hAnsi="Arial"/>
      <w:b/>
      <w:snapToGrid w:val="0"/>
      <w:kern w:val="28"/>
    </w:rPr>
  </w:style>
  <w:style w:type="paragraph" w:styleId="2">
    <w:name w:val="heading 2"/>
    <w:aliases w:val="1,heading 2+ Indent: Left 0.25 in,Head2A,2,H2,ISO1"/>
    <w:basedOn w:val="a3"/>
    <w:next w:val="a4"/>
    <w:qFormat/>
    <w:rsid w:val="00817C1C"/>
    <w:pPr>
      <w:keepNext/>
      <w:keepLines/>
      <w:numPr>
        <w:ilvl w:val="1"/>
        <w:numId w:val="5"/>
      </w:numPr>
      <w:spacing w:line="240" w:lineRule="atLeast"/>
      <w:outlineLvl w:val="1"/>
    </w:pPr>
    <w:rPr>
      <w:rFonts w:ascii="Arial" w:hAnsi="Arial"/>
      <w:snapToGrid w:val="0"/>
      <w:kern w:val="28"/>
    </w:rPr>
  </w:style>
  <w:style w:type="paragraph" w:styleId="30">
    <w:name w:val="heading 3"/>
    <w:aliases w:val="heading 3 + Indent: Left 0.25 in"/>
    <w:basedOn w:val="a3"/>
    <w:next w:val="a4"/>
    <w:qFormat/>
    <w:rsid w:val="00817C1C"/>
    <w:pPr>
      <w:keepNext/>
      <w:keepLines/>
      <w:numPr>
        <w:ilvl w:val="2"/>
        <w:numId w:val="5"/>
      </w:numPr>
      <w:spacing w:line="240" w:lineRule="atLeast"/>
      <w:outlineLvl w:val="2"/>
    </w:pPr>
    <w:rPr>
      <w:rFonts w:ascii="Arial" w:hAnsi="Arial"/>
      <w:snapToGrid w:val="0"/>
    </w:rPr>
  </w:style>
  <w:style w:type="paragraph" w:styleId="4">
    <w:name w:val="heading 4"/>
    <w:aliases w:val="heading 4 + Indent: Left 0.5 in,h4"/>
    <w:basedOn w:val="a3"/>
    <w:next w:val="a3"/>
    <w:qFormat/>
    <w:rsid w:val="00817C1C"/>
    <w:pPr>
      <w:numPr>
        <w:ilvl w:val="3"/>
        <w:numId w:val="5"/>
      </w:numPr>
      <w:outlineLvl w:val="3"/>
    </w:pPr>
  </w:style>
  <w:style w:type="paragraph" w:styleId="5">
    <w:name w:val="heading 5"/>
    <w:basedOn w:val="a3"/>
    <w:next w:val="a5"/>
    <w:link w:val="5Char"/>
    <w:qFormat/>
    <w:rsid w:val="00CC65EC"/>
    <w:pPr>
      <w:keepNext/>
      <w:keepLines/>
      <w:tabs>
        <w:tab w:val="num" w:pos="1008"/>
      </w:tabs>
      <w:spacing w:line="360" w:lineRule="auto"/>
      <w:ind w:left="1008" w:hanging="1008"/>
      <w:outlineLvl w:val="4"/>
    </w:pPr>
    <w:rPr>
      <w:b/>
      <w:szCs w:val="20"/>
    </w:rPr>
  </w:style>
  <w:style w:type="paragraph" w:styleId="6">
    <w:name w:val="heading 6"/>
    <w:basedOn w:val="a3"/>
    <w:next w:val="a3"/>
    <w:link w:val="6Char"/>
    <w:qFormat/>
    <w:rsid w:val="00CC65EC"/>
    <w:pPr>
      <w:widowControl/>
      <w:tabs>
        <w:tab w:val="num" w:pos="1152"/>
      </w:tabs>
      <w:overflowPunct w:val="0"/>
      <w:autoSpaceDE w:val="0"/>
      <w:autoSpaceDN w:val="0"/>
      <w:adjustRightInd w:val="0"/>
      <w:spacing w:before="240" w:after="60" w:line="360" w:lineRule="auto"/>
      <w:ind w:left="1152" w:hanging="1152"/>
      <w:textAlignment w:val="baseline"/>
      <w:outlineLvl w:val="5"/>
    </w:pPr>
    <w:rPr>
      <w:rFonts w:ascii="Arial" w:hAnsi="Arial"/>
      <w:i/>
      <w:noProof/>
      <w:kern w:val="0"/>
      <w:sz w:val="22"/>
      <w:szCs w:val="20"/>
    </w:rPr>
  </w:style>
  <w:style w:type="paragraph" w:styleId="7">
    <w:name w:val="heading 7"/>
    <w:basedOn w:val="a3"/>
    <w:next w:val="a3"/>
    <w:link w:val="7Char"/>
    <w:qFormat/>
    <w:rsid w:val="00CC65EC"/>
    <w:pPr>
      <w:widowControl/>
      <w:tabs>
        <w:tab w:val="num" w:pos="1296"/>
      </w:tabs>
      <w:overflowPunct w:val="0"/>
      <w:autoSpaceDE w:val="0"/>
      <w:autoSpaceDN w:val="0"/>
      <w:adjustRightInd w:val="0"/>
      <w:spacing w:before="240" w:after="60" w:line="360" w:lineRule="auto"/>
      <w:ind w:left="1296" w:hanging="1296"/>
      <w:textAlignment w:val="baseline"/>
      <w:outlineLvl w:val="6"/>
    </w:pPr>
    <w:rPr>
      <w:rFonts w:ascii="Arial" w:hAnsi="Arial"/>
      <w:noProof/>
      <w:kern w:val="0"/>
      <w:sz w:val="24"/>
      <w:szCs w:val="20"/>
    </w:rPr>
  </w:style>
  <w:style w:type="paragraph" w:styleId="8">
    <w:name w:val="heading 8"/>
    <w:basedOn w:val="a3"/>
    <w:next w:val="a3"/>
    <w:link w:val="8Char"/>
    <w:qFormat/>
    <w:rsid w:val="00CC65EC"/>
    <w:pPr>
      <w:widowControl/>
      <w:tabs>
        <w:tab w:val="num" w:pos="1440"/>
      </w:tabs>
      <w:overflowPunct w:val="0"/>
      <w:autoSpaceDE w:val="0"/>
      <w:autoSpaceDN w:val="0"/>
      <w:adjustRightInd w:val="0"/>
      <w:spacing w:before="240" w:after="60" w:line="360" w:lineRule="auto"/>
      <w:ind w:left="1440" w:hanging="1440"/>
      <w:textAlignment w:val="baseline"/>
      <w:outlineLvl w:val="7"/>
    </w:pPr>
    <w:rPr>
      <w:rFonts w:ascii="Arial" w:hAnsi="Arial"/>
      <w:i/>
      <w:noProof/>
      <w:kern w:val="0"/>
      <w:sz w:val="24"/>
      <w:szCs w:val="20"/>
    </w:rPr>
  </w:style>
  <w:style w:type="paragraph" w:styleId="9">
    <w:name w:val="heading 9"/>
    <w:basedOn w:val="a3"/>
    <w:next w:val="a3"/>
    <w:link w:val="9Char"/>
    <w:qFormat/>
    <w:rsid w:val="00CC65EC"/>
    <w:pPr>
      <w:widowControl/>
      <w:tabs>
        <w:tab w:val="num" w:pos="1584"/>
      </w:tabs>
      <w:overflowPunct w:val="0"/>
      <w:autoSpaceDE w:val="0"/>
      <w:autoSpaceDN w:val="0"/>
      <w:adjustRightInd w:val="0"/>
      <w:spacing w:before="240" w:after="60" w:line="360" w:lineRule="auto"/>
      <w:ind w:left="1584" w:hanging="1584"/>
      <w:textAlignment w:val="baseline"/>
      <w:outlineLvl w:val="8"/>
    </w:pPr>
    <w:rPr>
      <w:rFonts w:ascii="Arial" w:hAnsi="Arial"/>
      <w:i/>
      <w:noProof/>
      <w:kern w:val="0"/>
      <w:sz w:val="18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3"/>
    <w:link w:val="Char"/>
    <w:uiPriority w:val="99"/>
    <w:rsid w:val="00A9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er"/>
    <w:basedOn w:val="a3"/>
    <w:rsid w:val="00A9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b">
    <w:name w:val="page number"/>
    <w:basedOn w:val="a6"/>
    <w:rsid w:val="00A9204F"/>
  </w:style>
  <w:style w:type="paragraph" w:customStyle="1" w:styleId="ac">
    <w:name w:val="作者"/>
    <w:basedOn w:val="a3"/>
    <w:rsid w:val="00C63DE4"/>
    <w:pPr>
      <w:spacing w:beforeLines="150" w:afterLines="150"/>
      <w:jc w:val="center"/>
    </w:pPr>
    <w:rPr>
      <w:rFonts w:eastAsia="黑体"/>
      <w:b/>
      <w:sz w:val="32"/>
    </w:rPr>
  </w:style>
  <w:style w:type="paragraph" w:customStyle="1" w:styleId="ad">
    <w:name w:val="文档名称"/>
    <w:basedOn w:val="a3"/>
    <w:rsid w:val="0013681D"/>
    <w:pPr>
      <w:spacing w:beforeLines="800" w:afterLines="800"/>
      <w:ind w:leftChars="400" w:left="840" w:rightChars="400" w:right="840"/>
      <w:jc w:val="center"/>
    </w:pPr>
    <w:rPr>
      <w:rFonts w:ascii="Arial" w:eastAsia="黑体" w:cs="Arial"/>
      <w:b/>
      <w:sz w:val="52"/>
    </w:rPr>
  </w:style>
  <w:style w:type="paragraph" w:customStyle="1" w:styleId="a4">
    <w:name w:val="正文+"/>
    <w:basedOn w:val="a3"/>
    <w:link w:val="Char0"/>
    <w:rsid w:val="008C30A2"/>
    <w:pPr>
      <w:spacing w:before="100" w:after="100"/>
      <w:ind w:left="1678"/>
    </w:pPr>
  </w:style>
  <w:style w:type="character" w:customStyle="1" w:styleId="Char0">
    <w:name w:val="正文+ Char"/>
    <w:link w:val="a4"/>
    <w:rsid w:val="008C30A2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a0">
    <w:name w:val="表题注"/>
    <w:basedOn w:val="a3"/>
    <w:next w:val="a4"/>
    <w:rsid w:val="00946A54"/>
    <w:pPr>
      <w:numPr>
        <w:numId w:val="1"/>
      </w:numPr>
      <w:jc w:val="center"/>
    </w:pPr>
    <w:rPr>
      <w:rFonts w:ascii="Arial" w:hAnsi="Arial"/>
      <w:b/>
    </w:rPr>
  </w:style>
  <w:style w:type="paragraph" w:customStyle="1" w:styleId="ae">
    <w:name w:val="表头文字"/>
    <w:basedOn w:val="a3"/>
    <w:rsid w:val="00054298"/>
    <w:pPr>
      <w:widowControl/>
      <w:jc w:val="center"/>
    </w:pPr>
    <w:rPr>
      <w:b/>
      <w:sz w:val="18"/>
    </w:rPr>
  </w:style>
  <w:style w:type="paragraph" w:customStyle="1" w:styleId="af">
    <w:name w:val="表格内正文"/>
    <w:basedOn w:val="a3"/>
    <w:rsid w:val="00054298"/>
    <w:pPr>
      <w:jc w:val="center"/>
    </w:pPr>
    <w:rPr>
      <w:sz w:val="18"/>
    </w:rPr>
  </w:style>
  <w:style w:type="paragraph" w:styleId="11">
    <w:name w:val="toc 1"/>
    <w:basedOn w:val="a3"/>
    <w:next w:val="a3"/>
    <w:autoRedefine/>
    <w:uiPriority w:val="39"/>
    <w:rsid w:val="00694692"/>
    <w:pPr>
      <w:spacing w:before="120" w:after="120"/>
      <w:jc w:val="left"/>
    </w:pPr>
    <w:rPr>
      <w:b/>
      <w:bCs/>
      <w:caps/>
      <w:sz w:val="20"/>
      <w:szCs w:val="20"/>
    </w:rPr>
  </w:style>
  <w:style w:type="table" w:styleId="af0">
    <w:name w:val="Table Grid"/>
    <w:basedOn w:val="a7"/>
    <w:rsid w:val="001476F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toc 2"/>
    <w:basedOn w:val="a3"/>
    <w:next w:val="a3"/>
    <w:autoRedefine/>
    <w:uiPriority w:val="39"/>
    <w:rsid w:val="00694692"/>
    <w:pPr>
      <w:ind w:left="210"/>
      <w:jc w:val="left"/>
    </w:pPr>
    <w:rPr>
      <w:smallCaps/>
      <w:sz w:val="20"/>
      <w:szCs w:val="20"/>
    </w:rPr>
  </w:style>
  <w:style w:type="paragraph" w:styleId="31">
    <w:name w:val="toc 3"/>
    <w:basedOn w:val="a3"/>
    <w:next w:val="a3"/>
    <w:autoRedefine/>
    <w:uiPriority w:val="39"/>
    <w:rsid w:val="00A23F26"/>
    <w:pPr>
      <w:tabs>
        <w:tab w:val="left" w:pos="840"/>
        <w:tab w:val="right" w:leader="dot" w:pos="8302"/>
      </w:tabs>
      <w:ind w:left="420"/>
      <w:jc w:val="left"/>
    </w:pPr>
    <w:rPr>
      <w:i/>
      <w:iCs/>
      <w:sz w:val="20"/>
      <w:szCs w:val="20"/>
    </w:rPr>
  </w:style>
  <w:style w:type="paragraph" w:styleId="40">
    <w:name w:val="toc 4"/>
    <w:basedOn w:val="a3"/>
    <w:next w:val="a3"/>
    <w:autoRedefine/>
    <w:uiPriority w:val="39"/>
    <w:rsid w:val="00694692"/>
    <w:pPr>
      <w:ind w:left="630"/>
      <w:jc w:val="left"/>
    </w:pPr>
    <w:rPr>
      <w:sz w:val="18"/>
      <w:szCs w:val="18"/>
    </w:rPr>
  </w:style>
  <w:style w:type="paragraph" w:styleId="50">
    <w:name w:val="toc 5"/>
    <w:basedOn w:val="a3"/>
    <w:next w:val="a3"/>
    <w:autoRedefine/>
    <w:uiPriority w:val="39"/>
    <w:rsid w:val="00694692"/>
    <w:pPr>
      <w:ind w:left="84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uiPriority w:val="39"/>
    <w:rsid w:val="00694692"/>
    <w:pPr>
      <w:ind w:left="105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uiPriority w:val="39"/>
    <w:rsid w:val="00694692"/>
    <w:pPr>
      <w:ind w:left="126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uiPriority w:val="39"/>
    <w:rsid w:val="00694692"/>
    <w:pPr>
      <w:ind w:left="147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uiPriority w:val="39"/>
    <w:rsid w:val="00694692"/>
    <w:pPr>
      <w:ind w:left="1680"/>
      <w:jc w:val="left"/>
    </w:pPr>
    <w:rPr>
      <w:sz w:val="18"/>
      <w:szCs w:val="18"/>
    </w:rPr>
  </w:style>
  <w:style w:type="paragraph" w:customStyle="1" w:styleId="a2">
    <w:name w:val="注意标题"/>
    <w:basedOn w:val="a3"/>
    <w:next w:val="af1"/>
    <w:rsid w:val="00D50E83"/>
    <w:pPr>
      <w:keepNext/>
      <w:widowControl/>
      <w:numPr>
        <w:numId w:val="4"/>
      </w:numPr>
      <w:pBdr>
        <w:top w:val="single" w:sz="4" w:space="1" w:color="auto"/>
      </w:pBdr>
      <w:spacing w:before="360" w:after="120" w:line="360" w:lineRule="atLeast"/>
    </w:pPr>
    <w:rPr>
      <w:rFonts w:eastAsia="楷体_GB2312"/>
    </w:rPr>
  </w:style>
  <w:style w:type="paragraph" w:styleId="af2">
    <w:name w:val="Document Map"/>
    <w:basedOn w:val="a3"/>
    <w:semiHidden/>
    <w:rsid w:val="00344568"/>
    <w:pPr>
      <w:shd w:val="clear" w:color="auto" w:fill="000080"/>
    </w:pPr>
  </w:style>
  <w:style w:type="paragraph" w:customStyle="1" w:styleId="af1">
    <w:name w:val="注意正文"/>
    <w:basedOn w:val="a3"/>
    <w:next w:val="a4"/>
    <w:rsid w:val="00CD3D3D"/>
    <w:pPr>
      <w:keepLines/>
      <w:pBdr>
        <w:bottom w:val="single" w:sz="4" w:space="1" w:color="auto"/>
      </w:pBdr>
      <w:spacing w:before="120" w:after="360" w:line="360" w:lineRule="atLeast"/>
      <w:ind w:left="1701"/>
    </w:pPr>
    <w:rPr>
      <w:rFonts w:eastAsia="楷体_GB2312"/>
    </w:rPr>
  </w:style>
  <w:style w:type="paragraph" w:customStyle="1" w:styleId="af3">
    <w:name w:val="提示正文"/>
    <w:basedOn w:val="a4"/>
    <w:next w:val="a4"/>
    <w:rsid w:val="00CD3D3D"/>
    <w:pPr>
      <w:pBdr>
        <w:bottom w:val="single" w:sz="4" w:space="1" w:color="auto"/>
      </w:pBdr>
      <w:spacing w:before="120" w:after="360" w:line="360" w:lineRule="atLeast"/>
      <w:ind w:left="1701"/>
    </w:pPr>
    <w:rPr>
      <w:rFonts w:eastAsia="楷体_GB2312"/>
    </w:rPr>
  </w:style>
  <w:style w:type="paragraph" w:customStyle="1" w:styleId="a">
    <w:name w:val="提示标题"/>
    <w:basedOn w:val="a4"/>
    <w:next w:val="af3"/>
    <w:rsid w:val="00D50E83"/>
    <w:pPr>
      <w:widowControl/>
      <w:numPr>
        <w:numId w:val="2"/>
      </w:numPr>
      <w:pBdr>
        <w:top w:val="single" w:sz="4" w:space="1" w:color="auto"/>
      </w:pBdr>
      <w:spacing w:before="360" w:after="120" w:line="360" w:lineRule="atLeast"/>
    </w:pPr>
    <w:rPr>
      <w:rFonts w:eastAsia="楷体_GB2312"/>
    </w:rPr>
  </w:style>
  <w:style w:type="paragraph" w:customStyle="1" w:styleId="3">
    <w:name w:val="标题3+"/>
    <w:basedOn w:val="30"/>
    <w:rsid w:val="00E056F3"/>
    <w:pPr>
      <w:numPr>
        <w:numId w:val="3"/>
      </w:numPr>
      <w:spacing w:beforeLines="50" w:afterLines="100"/>
      <w:ind w:rightChars="100" w:right="100"/>
      <w:textAlignment w:val="baseline"/>
    </w:pPr>
    <w:rPr>
      <w:rFonts w:cs="宋体"/>
      <w:b/>
      <w:bCs/>
      <w:snapToGrid/>
      <w:szCs w:val="20"/>
    </w:rPr>
  </w:style>
  <w:style w:type="paragraph" w:customStyle="1" w:styleId="210505">
    <w:name w:val="样式 标题2&gt; + 右侧:  1 字符 段前: 0.5 行 段后: 0.5 行"/>
    <w:basedOn w:val="a3"/>
    <w:rsid w:val="00E056F3"/>
    <w:pPr>
      <w:keepNext/>
      <w:snapToGrid w:val="0"/>
      <w:spacing w:beforeLines="50" w:afterLines="50" w:line="240" w:lineRule="atLeast"/>
      <w:ind w:left="402" w:rightChars="100" w:right="210" w:firstLine="165"/>
      <w:outlineLvl w:val="1"/>
    </w:pPr>
    <w:rPr>
      <w:rFonts w:ascii="Arial" w:hAnsi="Arial" w:cs="宋体"/>
      <w:b/>
      <w:bCs/>
      <w:kern w:val="28"/>
      <w:szCs w:val="20"/>
    </w:rPr>
  </w:style>
  <w:style w:type="paragraph" w:customStyle="1" w:styleId="21">
    <w:name w:val="标题2！"/>
    <w:basedOn w:val="210505"/>
    <w:rsid w:val="00E056F3"/>
    <w:pPr>
      <w:numPr>
        <w:ilvl w:val="1"/>
      </w:numPr>
      <w:spacing w:beforeLines="0" w:afterLines="0"/>
      <w:ind w:left="629" w:firstLine="164"/>
    </w:pPr>
    <w:rPr>
      <w:b w:val="0"/>
    </w:rPr>
  </w:style>
  <w:style w:type="paragraph" w:styleId="af4">
    <w:name w:val="Balloon Text"/>
    <w:basedOn w:val="a3"/>
    <w:link w:val="Char1"/>
    <w:rsid w:val="003A6BCA"/>
    <w:rPr>
      <w:sz w:val="18"/>
      <w:szCs w:val="18"/>
    </w:rPr>
  </w:style>
  <w:style w:type="paragraph" w:customStyle="1" w:styleId="af5">
    <w:name w:val="表头文字+"/>
    <w:basedOn w:val="a3"/>
    <w:next w:val="a3"/>
    <w:rsid w:val="0057371C"/>
    <w:pPr>
      <w:widowControl/>
      <w:jc w:val="center"/>
    </w:pPr>
    <w:rPr>
      <w:b/>
      <w:kern w:val="0"/>
      <w:sz w:val="18"/>
      <w:szCs w:val="21"/>
    </w:rPr>
  </w:style>
  <w:style w:type="paragraph" w:customStyle="1" w:styleId="af6">
    <w:name w:val="表内正文+"/>
    <w:basedOn w:val="a3"/>
    <w:next w:val="a3"/>
    <w:rsid w:val="0057371C"/>
    <w:pPr>
      <w:jc w:val="center"/>
    </w:pPr>
    <w:rPr>
      <w:sz w:val="18"/>
    </w:rPr>
  </w:style>
  <w:style w:type="paragraph" w:customStyle="1" w:styleId="af7">
    <w:name w:val="正文！"/>
    <w:basedOn w:val="a3"/>
    <w:link w:val="Char2"/>
    <w:rsid w:val="00F21D16"/>
    <w:pPr>
      <w:spacing w:beforeLines="50" w:afterLines="50"/>
      <w:ind w:leftChars="1000" w:left="2100"/>
    </w:pPr>
    <w:rPr>
      <w:rFonts w:cs="宋体"/>
      <w:szCs w:val="20"/>
    </w:rPr>
  </w:style>
  <w:style w:type="character" w:customStyle="1" w:styleId="Char2">
    <w:name w:val="正文！ Char"/>
    <w:link w:val="af7"/>
    <w:rsid w:val="00F21D16"/>
    <w:rPr>
      <w:rFonts w:eastAsia="宋体" w:cs="宋体"/>
      <w:kern w:val="2"/>
      <w:sz w:val="21"/>
      <w:lang w:val="en-US" w:eastAsia="zh-CN" w:bidi="ar-SA"/>
    </w:rPr>
  </w:style>
  <w:style w:type="character" w:customStyle="1" w:styleId="Char1">
    <w:name w:val="批注框文本 Char"/>
    <w:link w:val="af4"/>
    <w:rsid w:val="003A6BCA"/>
    <w:rPr>
      <w:kern w:val="2"/>
      <w:sz w:val="18"/>
      <w:szCs w:val="18"/>
    </w:rPr>
  </w:style>
  <w:style w:type="paragraph" w:styleId="a5">
    <w:name w:val="Normal Indent"/>
    <w:aliases w:val="首行缩进,表正文,正文非缩进,正文缩进 Char,正文缩进 Char Char Char Char Char,正文缩进 Char Char Char,正文（首行缩进两字）＋行距：1.5倍行距,正文（首行缩进两字） Char Char,正文-段前3磅,±íÕýÎÄ,ÕýÎÄ·ÇËõ½ø,d,正文缩进1,正文不缩进,特点,bt,body text,Body Text(ch),段1,标题4,ALT+Z,水上软件,Indent 1,Normal Indent（正文缩进）,特点 Ch,±í"/>
    <w:basedOn w:val="a3"/>
    <w:link w:val="Char10"/>
    <w:uiPriority w:val="99"/>
    <w:rsid w:val="00D15446"/>
    <w:pPr>
      <w:ind w:firstLineChars="200" w:firstLine="420"/>
    </w:pPr>
  </w:style>
  <w:style w:type="paragraph" w:customStyle="1" w:styleId="Char3CharCharCharCharCharCharCharChar1CharChar">
    <w:name w:val="Char3 Char Char Char Char Char Char Char Char1 Char Char"/>
    <w:basedOn w:val="af2"/>
    <w:rsid w:val="00D15446"/>
    <w:pPr>
      <w:tabs>
        <w:tab w:val="left" w:pos="1114"/>
      </w:tabs>
      <w:suppressAutoHyphens/>
      <w:adjustRightInd w:val="0"/>
      <w:spacing w:before="120" w:line="436" w:lineRule="exact"/>
      <w:ind w:left="357" w:rightChars="-56" w:right="-56" w:firstLine="1"/>
      <w:outlineLvl w:val="3"/>
    </w:pPr>
    <w:rPr>
      <w:rFonts w:ascii="Tahoma" w:hAnsi="Tahoma"/>
      <w:b/>
      <w:sz w:val="24"/>
      <w:szCs w:val="22"/>
    </w:rPr>
  </w:style>
  <w:style w:type="character" w:customStyle="1" w:styleId="Char10">
    <w:name w:val="正文缩进 Char1"/>
    <w:aliases w:val="首行缩进 Char,表正文 Char,正文非缩进 Char,正文缩进 Char Char,正文缩进 Char Char Char Char Char Char,正文缩进 Char Char Char Char,正文（首行缩进两字）＋行距：1.5倍行距 Char,正文（首行缩进两字） Char Char Char,正文-段前3磅 Char,±íÕýÎÄ Char,ÕýÎÄ·ÇËõ½ø Char,d Char,正文缩进1 Char,正文不缩进 Char,特点 Char,bt Char"/>
    <w:link w:val="a5"/>
    <w:rsid w:val="00D15446"/>
    <w:rPr>
      <w:kern w:val="2"/>
      <w:sz w:val="21"/>
      <w:szCs w:val="24"/>
    </w:rPr>
  </w:style>
  <w:style w:type="paragraph" w:customStyle="1" w:styleId="TableHeading">
    <w:name w:val="Table Heading"/>
    <w:rsid w:val="003B42F1"/>
    <w:pPr>
      <w:keepNext/>
      <w:spacing w:before="80" w:after="80"/>
      <w:jc w:val="center"/>
    </w:pPr>
    <w:rPr>
      <w:rFonts w:ascii="Arial" w:eastAsia="黑体" w:hAnsi="Arial" w:cs="Arial Narrow"/>
      <w:b/>
      <w:bCs/>
    </w:rPr>
  </w:style>
  <w:style w:type="paragraph" w:customStyle="1" w:styleId="TableText">
    <w:name w:val="Table Text"/>
    <w:rsid w:val="003B42F1"/>
    <w:pPr>
      <w:autoSpaceDE w:val="0"/>
      <w:autoSpaceDN w:val="0"/>
      <w:spacing w:before="80" w:after="80"/>
      <w:jc w:val="both"/>
      <w:textAlignment w:val="bottom"/>
    </w:pPr>
    <w:rPr>
      <w:rFonts w:ascii="Arial" w:hAnsi="Arial" w:cs="Arial Narrow"/>
    </w:rPr>
  </w:style>
  <w:style w:type="paragraph" w:customStyle="1" w:styleId="TableTextChar">
    <w:name w:val="Table Text Char"/>
    <w:link w:val="TableTextCharChar"/>
    <w:rsid w:val="00AF44CE"/>
    <w:pPr>
      <w:snapToGrid w:val="0"/>
      <w:spacing w:before="80" w:after="80"/>
    </w:pPr>
    <w:rPr>
      <w:rFonts w:ascii="Arial" w:hAnsi="Arial" w:cs="Arial"/>
      <w:sz w:val="18"/>
      <w:szCs w:val="21"/>
    </w:rPr>
  </w:style>
  <w:style w:type="character" w:customStyle="1" w:styleId="TableTextCharChar">
    <w:name w:val="Table Text Char Char"/>
    <w:link w:val="TableTextChar"/>
    <w:rsid w:val="00AF44CE"/>
    <w:rPr>
      <w:rFonts w:ascii="Arial" w:hAnsi="Arial" w:cs="Arial"/>
      <w:sz w:val="18"/>
      <w:szCs w:val="21"/>
      <w:lang w:val="en-US" w:eastAsia="zh-CN" w:bidi="ar-SA"/>
    </w:rPr>
  </w:style>
  <w:style w:type="paragraph" w:styleId="af8">
    <w:name w:val="List Paragraph"/>
    <w:basedOn w:val="a3"/>
    <w:uiPriority w:val="34"/>
    <w:qFormat/>
    <w:rsid w:val="004120F0"/>
    <w:pPr>
      <w:ind w:firstLineChars="200" w:firstLine="420"/>
    </w:pPr>
  </w:style>
  <w:style w:type="paragraph" w:customStyle="1" w:styleId="CharCharChar">
    <w:name w:val="Char Char Char"/>
    <w:basedOn w:val="af2"/>
    <w:autoRedefine/>
    <w:rsid w:val="00F76706"/>
    <w:pPr>
      <w:adjustRightInd w:val="0"/>
      <w:spacing w:line="436" w:lineRule="exact"/>
      <w:ind w:left="357"/>
      <w:jc w:val="left"/>
      <w:outlineLvl w:val="3"/>
    </w:pPr>
    <w:rPr>
      <w:rFonts w:ascii="Tahoma" w:hAnsi="Tahoma"/>
      <w:b/>
      <w:sz w:val="24"/>
    </w:rPr>
  </w:style>
  <w:style w:type="paragraph" w:customStyle="1" w:styleId="a1">
    <w:name w:val="正文编号－"/>
    <w:basedOn w:val="a3"/>
    <w:rsid w:val="00F76706"/>
    <w:pPr>
      <w:numPr>
        <w:numId w:val="7"/>
      </w:numPr>
      <w:tabs>
        <w:tab w:val="left" w:leader="dot" w:pos="1701"/>
        <w:tab w:val="left" w:pos="9072"/>
      </w:tabs>
      <w:spacing w:line="300" w:lineRule="auto"/>
    </w:pPr>
    <w:rPr>
      <w:rFonts w:ascii="宋体"/>
      <w:kern w:val="21"/>
      <w:szCs w:val="20"/>
    </w:rPr>
  </w:style>
  <w:style w:type="paragraph" w:customStyle="1" w:styleId="af9">
    <w:name w:val="表格内文字"/>
    <w:basedOn w:val="a3"/>
    <w:link w:val="Char3"/>
    <w:autoRedefine/>
    <w:rsid w:val="00DD7F63"/>
    <w:pPr>
      <w:widowControl/>
      <w:spacing w:line="300" w:lineRule="atLeast"/>
      <w:ind w:firstLineChars="100" w:firstLine="180"/>
    </w:pPr>
    <w:rPr>
      <w:sz w:val="18"/>
      <w:szCs w:val="20"/>
    </w:rPr>
  </w:style>
  <w:style w:type="character" w:customStyle="1" w:styleId="Char3">
    <w:name w:val="表格内文字 Char"/>
    <w:link w:val="af9"/>
    <w:locked/>
    <w:rsid w:val="00DD7F63"/>
    <w:rPr>
      <w:kern w:val="2"/>
      <w:sz w:val="18"/>
    </w:rPr>
  </w:style>
  <w:style w:type="character" w:styleId="afa">
    <w:name w:val="annotation reference"/>
    <w:semiHidden/>
    <w:rsid w:val="003769DC"/>
    <w:rPr>
      <w:sz w:val="21"/>
      <w:szCs w:val="21"/>
    </w:rPr>
  </w:style>
  <w:style w:type="paragraph" w:styleId="afb">
    <w:name w:val="annotation text"/>
    <w:basedOn w:val="a3"/>
    <w:semiHidden/>
    <w:rsid w:val="003769DC"/>
    <w:pPr>
      <w:jc w:val="left"/>
    </w:pPr>
  </w:style>
  <w:style w:type="paragraph" w:styleId="afc">
    <w:name w:val="annotation subject"/>
    <w:basedOn w:val="afb"/>
    <w:next w:val="afb"/>
    <w:semiHidden/>
    <w:rsid w:val="003769DC"/>
    <w:rPr>
      <w:b/>
      <w:bCs/>
    </w:rPr>
  </w:style>
  <w:style w:type="paragraph" w:customStyle="1" w:styleId="10">
    <w:name w:val="样式1"/>
    <w:basedOn w:val="2"/>
    <w:rsid w:val="00753E65"/>
    <w:pPr>
      <w:numPr>
        <w:numId w:val="8"/>
      </w:numPr>
      <w:spacing w:line="360" w:lineRule="auto"/>
    </w:pPr>
    <w:rPr>
      <w:rFonts w:hAnsi="Times New Roman" w:cs="Arial"/>
      <w:b/>
      <w:snapToGrid/>
      <w:kern w:val="2"/>
      <w:sz w:val="24"/>
      <w:szCs w:val="20"/>
    </w:rPr>
  </w:style>
  <w:style w:type="paragraph" w:styleId="afd">
    <w:name w:val="Normal (Web)"/>
    <w:basedOn w:val="a3"/>
    <w:uiPriority w:val="99"/>
    <w:unhideWhenUsed/>
    <w:rsid w:val="00097FE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araCharCharCharCharCharCharChar">
    <w:name w:val="默认段落字体 Para Char Char Char Char Char Char Char"/>
    <w:basedOn w:val="af2"/>
    <w:autoRedefine/>
    <w:rsid w:val="003E73E7"/>
    <w:pPr>
      <w:widowControl/>
      <w:adjustRightInd w:val="0"/>
      <w:spacing w:after="120" w:line="436" w:lineRule="exact"/>
      <w:ind w:left="357"/>
      <w:jc w:val="left"/>
      <w:outlineLvl w:val="3"/>
    </w:pPr>
    <w:rPr>
      <w:rFonts w:ascii="Tahoma" w:hAnsi="Tahoma"/>
      <w:b/>
      <w:kern w:val="0"/>
      <w:sz w:val="20"/>
      <w:lang w:val="de-DE" w:eastAsia="de-DE"/>
    </w:rPr>
  </w:style>
  <w:style w:type="character" w:customStyle="1" w:styleId="Char">
    <w:name w:val="页眉 Char"/>
    <w:basedOn w:val="a6"/>
    <w:link w:val="a9"/>
    <w:uiPriority w:val="99"/>
    <w:rsid w:val="00047EC7"/>
    <w:rPr>
      <w:kern w:val="2"/>
      <w:sz w:val="18"/>
      <w:szCs w:val="18"/>
    </w:rPr>
  </w:style>
  <w:style w:type="character" w:customStyle="1" w:styleId="5Char">
    <w:name w:val="标题 5 Char"/>
    <w:basedOn w:val="a6"/>
    <w:link w:val="5"/>
    <w:rsid w:val="00CC65EC"/>
    <w:rPr>
      <w:b/>
      <w:kern w:val="2"/>
      <w:sz w:val="21"/>
    </w:rPr>
  </w:style>
  <w:style w:type="character" w:customStyle="1" w:styleId="6Char">
    <w:name w:val="标题 6 Char"/>
    <w:basedOn w:val="a6"/>
    <w:link w:val="6"/>
    <w:rsid w:val="00CC65EC"/>
    <w:rPr>
      <w:rFonts w:ascii="Arial" w:hAnsi="Arial"/>
      <w:i/>
      <w:noProof/>
      <w:sz w:val="22"/>
    </w:rPr>
  </w:style>
  <w:style w:type="character" w:customStyle="1" w:styleId="7Char">
    <w:name w:val="标题 7 Char"/>
    <w:basedOn w:val="a6"/>
    <w:link w:val="7"/>
    <w:rsid w:val="00CC65EC"/>
    <w:rPr>
      <w:rFonts w:ascii="Arial" w:hAnsi="Arial"/>
      <w:noProof/>
      <w:sz w:val="24"/>
    </w:rPr>
  </w:style>
  <w:style w:type="character" w:customStyle="1" w:styleId="8Char">
    <w:name w:val="标题 8 Char"/>
    <w:basedOn w:val="a6"/>
    <w:link w:val="8"/>
    <w:rsid w:val="00CC65EC"/>
    <w:rPr>
      <w:rFonts w:ascii="Arial" w:hAnsi="Arial"/>
      <w:i/>
      <w:noProof/>
      <w:sz w:val="24"/>
    </w:rPr>
  </w:style>
  <w:style w:type="character" w:customStyle="1" w:styleId="9Char">
    <w:name w:val="标题 9 Char"/>
    <w:basedOn w:val="a6"/>
    <w:link w:val="9"/>
    <w:rsid w:val="00CC65EC"/>
    <w:rPr>
      <w:rFonts w:ascii="Arial" w:hAnsi="Arial"/>
      <w:i/>
      <w:noProof/>
      <w:sz w:val="18"/>
    </w:rPr>
  </w:style>
  <w:style w:type="paragraph" w:customStyle="1" w:styleId="afe">
    <w:name w:val="主标题"/>
    <w:basedOn w:val="a3"/>
    <w:next w:val="a3"/>
    <w:rsid w:val="00CC65EC"/>
    <w:pPr>
      <w:spacing w:line="360" w:lineRule="auto"/>
      <w:jc w:val="center"/>
    </w:pPr>
    <w:rPr>
      <w:b/>
      <w:sz w:val="30"/>
      <w:szCs w:val="20"/>
    </w:rPr>
  </w:style>
  <w:style w:type="character" w:styleId="aff">
    <w:name w:val="Hyperlink"/>
    <w:basedOn w:val="a6"/>
    <w:uiPriority w:val="99"/>
    <w:rsid w:val="00CC65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angli\Application%20Data\Microsoft\Templates\&#38543;&#26426;&#25163;&#20876;&#31354;&#30333;&#27169;&#26495;20071012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CE7EB-4983-4600-904C-B7752F54C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随机手册空白模板20071012.dot</Template>
  <TotalTime>1301</TotalTime>
  <Pages>6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××局V××～V××版本</vt:lpstr>
    </vt:vector>
  </TitlesOfParts>
  <Company>zte</Company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××局V××～V××版本</dc:title>
  <dc:subject/>
  <dc:creator>zlj</dc:creator>
  <cp:keywords/>
  <cp:lastModifiedBy>Administrator</cp:lastModifiedBy>
  <cp:revision>554</cp:revision>
  <cp:lastPrinted>1601-01-01T00:00:00Z</cp:lastPrinted>
  <dcterms:created xsi:type="dcterms:W3CDTF">2011-08-16T00:59:00Z</dcterms:created>
  <dcterms:modified xsi:type="dcterms:W3CDTF">2013-04-16T02:00:00Z</dcterms:modified>
</cp:coreProperties>
</file>